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ECB8D" w14:textId="2DF89497" w:rsidR="00021A7C" w:rsidRDefault="00823435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hAnsi="Arial" w:cs="Arial"/>
          <w:b/>
          <w:lang w:val="en-US" w:eastAsia="en-US"/>
        </w:rPr>
      </w:pPr>
      <w:r>
        <w:rPr>
          <w:rFonts w:ascii="Arial" w:hAnsi="Arial" w:cs="Arial"/>
          <w:b/>
          <w:lang w:val="en-US" w:eastAsia="en-US"/>
        </w:rPr>
        <w:t>3GPP TSG-RAN WG4 Meeting # 106-bis-e</w:t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>
        <w:rPr>
          <w:rFonts w:ascii="Arial" w:hAnsi="Arial" w:cs="Arial"/>
          <w:b/>
          <w:lang w:val="en-US" w:eastAsia="en-US"/>
        </w:rPr>
        <w:tab/>
      </w:r>
      <w:r w:rsidR="00C35BC9" w:rsidRPr="00C35BC9">
        <w:rPr>
          <w:rFonts w:ascii="Arial" w:hAnsi="Arial" w:cs="Arial"/>
          <w:b/>
          <w:lang w:val="en-US" w:eastAsia="en-US"/>
        </w:rPr>
        <w:t>R4-2305914</w:t>
      </w:r>
    </w:p>
    <w:p w14:paraId="5013A767" w14:textId="77777777" w:rsidR="00021A7C" w:rsidRDefault="00823435">
      <w:pPr>
        <w:tabs>
          <w:tab w:val="left" w:pos="3106"/>
          <w:tab w:val="left" w:pos="3890"/>
        </w:tabs>
        <w:snapToGrid w:val="0"/>
        <w:spacing w:after="60"/>
        <w:ind w:left="376" w:hanging="376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 w:cs="Arial"/>
          <w:b/>
          <w:lang w:val="en-US" w:eastAsia="en-US"/>
        </w:rPr>
        <w:t>Electronic Meeting, 17 April –26 April, 2023</w:t>
      </w:r>
    </w:p>
    <w:p w14:paraId="1D0A09B0" w14:textId="77777777" w:rsidR="00021A7C" w:rsidRDefault="00021A7C">
      <w:pPr>
        <w:tabs>
          <w:tab w:val="left" w:pos="3106"/>
          <w:tab w:val="center" w:pos="4536"/>
          <w:tab w:val="right" w:pos="9072"/>
        </w:tabs>
        <w:spacing w:line="252" w:lineRule="auto"/>
        <w:jc w:val="both"/>
        <w:rPr>
          <w:rFonts w:ascii="Arial" w:eastAsia="宋体" w:hAnsi="Arial"/>
          <w:b/>
          <w:lang w:val="en-US" w:eastAsia="zh-CN"/>
        </w:rPr>
      </w:pPr>
    </w:p>
    <w:p w14:paraId="252274AA" w14:textId="77777777" w:rsidR="00021A7C" w:rsidRPr="000427E6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Source: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China Telecom</w:t>
      </w:r>
    </w:p>
    <w:p w14:paraId="35E25B6D" w14:textId="77777777" w:rsidR="00021A7C" w:rsidRDefault="00823435">
      <w:pPr>
        <w:tabs>
          <w:tab w:val="left" w:pos="1800"/>
          <w:tab w:val="right" w:pos="9072"/>
        </w:tabs>
        <w:spacing w:after="60" w:line="252" w:lineRule="auto"/>
        <w:ind w:left="1800" w:hanging="1800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Title:</w:t>
      </w:r>
      <w:r w:rsidRPr="000427E6">
        <w:rPr>
          <w:rFonts w:ascii="Arial" w:eastAsia="MS Mincho" w:hAnsi="Arial"/>
          <w:b/>
          <w:lang w:val="en-US" w:eastAsia="en-US"/>
        </w:rPr>
        <w:tab/>
      </w:r>
      <w:r>
        <w:rPr>
          <w:rFonts w:ascii="Arial" w:hAnsi="Arial" w:cs="Arial"/>
          <w:b/>
        </w:rPr>
        <w:t>WF on advanced receiver for MU-MIMO scenario</w:t>
      </w:r>
    </w:p>
    <w:p w14:paraId="47DA2AE1" w14:textId="77777777" w:rsidR="00021A7C" w:rsidRPr="000427E6" w:rsidRDefault="00823435">
      <w:pPr>
        <w:tabs>
          <w:tab w:val="left" w:pos="1800"/>
          <w:tab w:val="left" w:pos="6835"/>
        </w:tabs>
        <w:spacing w:after="6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Agenda Item: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5.19.3</w:t>
      </w:r>
    </w:p>
    <w:p w14:paraId="17ABE21E" w14:textId="77777777" w:rsidR="00021A7C" w:rsidRPr="000427E6" w:rsidRDefault="00823435">
      <w:pPr>
        <w:tabs>
          <w:tab w:val="left" w:pos="1800"/>
          <w:tab w:val="center" w:pos="4536"/>
          <w:tab w:val="right" w:pos="9072"/>
        </w:tabs>
        <w:snapToGrid w:val="0"/>
        <w:spacing w:after="240" w:line="252" w:lineRule="auto"/>
        <w:jc w:val="both"/>
        <w:rPr>
          <w:rFonts w:ascii="Arial" w:eastAsia="宋体" w:hAnsi="Arial"/>
          <w:b/>
          <w:lang w:val="en-US" w:eastAsia="zh-CN"/>
        </w:rPr>
      </w:pPr>
      <w:r w:rsidRPr="000427E6">
        <w:rPr>
          <w:rFonts w:ascii="Arial" w:eastAsia="MS Mincho" w:hAnsi="Arial"/>
          <w:b/>
          <w:lang w:val="en-US" w:eastAsia="en-US"/>
        </w:rPr>
        <w:t>Document for:</w:t>
      </w:r>
      <w:r w:rsidRPr="000427E6">
        <w:rPr>
          <w:rFonts w:ascii="Arial" w:eastAsia="MS Mincho" w:hAnsi="Arial"/>
          <w:b/>
          <w:lang w:val="en-US" w:eastAsia="en-US"/>
        </w:rPr>
        <w:tab/>
      </w:r>
      <w:r w:rsidRPr="000427E6">
        <w:rPr>
          <w:rFonts w:ascii="Arial" w:eastAsia="宋体" w:hAnsi="Arial"/>
          <w:b/>
          <w:lang w:val="en-US" w:eastAsia="zh-CN"/>
        </w:rPr>
        <w:t>Approval</w:t>
      </w:r>
    </w:p>
    <w:p w14:paraId="380E4D59" w14:textId="77777777" w:rsidR="00021A7C" w:rsidRDefault="00823435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17BA2EDE" w14:textId="77777777" w:rsidR="00021A7C" w:rsidRDefault="00823435">
      <w:pPr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/>
        </w:rPr>
        <w:t>This document provides the way forward on advanced receiver for MU-MIMO scenario of Rel-18 NR demodulation requirement evolution WI.</w:t>
      </w:r>
    </w:p>
    <w:p w14:paraId="5CA4C4D3" w14:textId="77777777" w:rsidR="00021A7C" w:rsidRDefault="00823435">
      <w:pPr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he previous approved WFs are listed as below:</w:t>
      </w:r>
    </w:p>
    <w:p w14:paraId="381FCC1D" w14:textId="77777777" w:rsidR="00021A7C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R4-2302929 </w:t>
      </w:r>
      <w:r>
        <w:rPr>
          <w:rFonts w:hint="eastAsia"/>
          <w:sz w:val="21"/>
          <w:szCs w:val="21"/>
          <w:lang w:val="en-US" w:eastAsia="zh-CN"/>
        </w:rPr>
        <w:t>-</w:t>
      </w:r>
      <w:r>
        <w:rPr>
          <w:sz w:val="21"/>
          <w:szCs w:val="21"/>
          <w:lang w:val="en-US" w:eastAsia="zh-CN"/>
        </w:rPr>
        <w:t xml:space="preserve"> WF on advanced receiver for MU-MIMO scenario, China Telecom, RAN4#106</w:t>
      </w:r>
    </w:p>
    <w:p w14:paraId="36E638DF" w14:textId="77777777" w:rsidR="00021A7C" w:rsidRDefault="00823435">
      <w:pPr>
        <w:pStyle w:val="1"/>
        <w:rPr>
          <w:sz w:val="32"/>
          <w:szCs w:val="18"/>
        </w:rPr>
      </w:pPr>
      <w:r>
        <w:rPr>
          <w:sz w:val="32"/>
          <w:szCs w:val="18"/>
        </w:rPr>
        <w:t>&lt;Topic #1: Assumptions for the advanced receiver for MU-MIMO&gt;</w:t>
      </w:r>
    </w:p>
    <w:p w14:paraId="39208FAA" w14:textId="77777777" w:rsidR="00021A7C" w:rsidRPr="00724E8A" w:rsidRDefault="00823435">
      <w:pPr>
        <w:pStyle w:val="3"/>
        <w:rPr>
          <w:sz w:val="24"/>
          <w:szCs w:val="16"/>
        </w:rPr>
      </w:pPr>
      <w:r w:rsidRPr="00724E8A">
        <w:rPr>
          <w:sz w:val="24"/>
          <w:szCs w:val="16"/>
        </w:rPr>
        <w:t>Sub-topic 1-1 Reference receiver assumptions</w:t>
      </w:r>
    </w:p>
    <w:p w14:paraId="31343FA1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</w:rPr>
      </w:pPr>
      <w:r w:rsidRPr="00724E8A">
        <w:rPr>
          <w:b/>
          <w:sz w:val="21"/>
          <w:szCs w:val="21"/>
          <w:u w:val="single"/>
        </w:rPr>
        <w:t>Issue 1-1-1: Reference receiver assumption for R-ML</w:t>
      </w:r>
    </w:p>
    <w:p w14:paraId="3C79D948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2991782C" w14:textId="0D0F1A83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UE perform RML algorithm for serving and all co-scheduled UEs in the cell</w:t>
      </w:r>
    </w:p>
    <w:p w14:paraId="4CBC01BB" w14:textId="1778C2DF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>2: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</w:rPr>
        <w:t>R-ML receiver in terms of total layer (serving + interfering) and modulation order</w:t>
      </w:r>
    </w:p>
    <w:p w14:paraId="639B434A" w14:textId="0ED8B018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Option 3: UE performs joint detection on layers of one additional co-scheduled UE in addition to its own layers on the same frequency and time resource as its own allocation</w:t>
      </w:r>
    </w:p>
    <w:p w14:paraId="56715E59" w14:textId="29E83C59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Option 4: Limit the number of co-scheduled UE is no more than 1 and the number of interference layers are no more than 2</w:t>
      </w:r>
    </w:p>
    <w:p w14:paraId="563D6ED2" w14:textId="12D04ADD" w:rsidR="00021A7C" w:rsidRPr="00724E8A" w:rsidRDefault="00833D2F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0DD15D1D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val="en-US" w:eastAsia="zh-CN"/>
        </w:rPr>
        <w:t>This issue is highly related to how UE could obtain each requirement information and how NWA is designed.</w:t>
      </w:r>
    </w:p>
    <w:p w14:paraId="33EDC773" w14:textId="797594CD" w:rsidR="00021A7C" w:rsidRPr="00724E8A" w:rsidRDefault="00833D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D</w:t>
      </w:r>
      <w:r w:rsidR="00823435" w:rsidRPr="00724E8A">
        <w:rPr>
          <w:sz w:val="21"/>
          <w:szCs w:val="21"/>
          <w:lang w:eastAsia="zh-CN"/>
        </w:rPr>
        <w:t xml:space="preserve">iscuss </w:t>
      </w:r>
      <w:r w:rsidR="00823435" w:rsidRPr="00724E8A">
        <w:rPr>
          <w:rFonts w:eastAsiaTheme="minorEastAsia"/>
          <w:sz w:val="21"/>
          <w:szCs w:val="21"/>
          <w:lang w:eastAsia="zh-CN"/>
        </w:rPr>
        <w:t>how to obtain</w:t>
      </w:r>
      <w:r w:rsidR="00823435" w:rsidRPr="00724E8A">
        <w:rPr>
          <w:sz w:val="21"/>
          <w:szCs w:val="21"/>
          <w:lang w:eastAsia="zh-CN"/>
        </w:rPr>
        <w:t xml:space="preserve"> each of the needed parameters.</w:t>
      </w:r>
    </w:p>
    <w:p w14:paraId="61FE13AA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6B45472F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zh-CN"/>
        </w:rPr>
      </w:pPr>
      <w:r w:rsidRPr="00724E8A">
        <w:rPr>
          <w:b/>
          <w:sz w:val="21"/>
          <w:szCs w:val="21"/>
          <w:u w:val="single"/>
        </w:rPr>
        <w:t xml:space="preserve">Issue 1-1-2: </w:t>
      </w:r>
      <w:r w:rsidRPr="00724E8A">
        <w:rPr>
          <w:b/>
          <w:sz w:val="21"/>
          <w:szCs w:val="21"/>
          <w:u w:val="single"/>
          <w:lang w:eastAsia="zh-CN"/>
        </w:rPr>
        <w:t>R</w:t>
      </w:r>
      <w:r w:rsidRPr="00724E8A">
        <w:rPr>
          <w:b/>
          <w:sz w:val="21"/>
          <w:szCs w:val="21"/>
          <w:u w:val="single"/>
        </w:rPr>
        <w:t>eference receiver</w:t>
      </w:r>
    </w:p>
    <w:p w14:paraId="5BC8BB87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3ECF01C9" w14:textId="4D5FDB94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Down-select R-ML as a candidate reference receiver to define phase II requirements</w:t>
      </w:r>
    </w:p>
    <w:p w14:paraId="26844A65" w14:textId="71778DE9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Option 2: To be decided later</w:t>
      </w:r>
    </w:p>
    <w:p w14:paraId="3C26DE62" w14:textId="404C13EF" w:rsidR="00021A7C" w:rsidRPr="00724E8A" w:rsidRDefault="00833D2F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3A2E1956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724E8A">
        <w:rPr>
          <w:sz w:val="21"/>
          <w:szCs w:val="21"/>
          <w:lang w:val="en-US" w:eastAsia="zh-CN"/>
        </w:rPr>
        <w:t xml:space="preserve">To be </w:t>
      </w:r>
      <w:r w:rsidRPr="00724E8A">
        <w:rPr>
          <w:rFonts w:eastAsiaTheme="minorEastAsia"/>
          <w:sz w:val="21"/>
          <w:szCs w:val="21"/>
          <w:lang w:val="en-US" w:eastAsia="zh-CN"/>
        </w:rPr>
        <w:t>discussed in the next meeting</w:t>
      </w:r>
      <w:r w:rsidRPr="00724E8A">
        <w:rPr>
          <w:sz w:val="21"/>
          <w:szCs w:val="21"/>
          <w:lang w:val="en-US" w:eastAsia="zh-CN"/>
        </w:rPr>
        <w:t>.</w:t>
      </w:r>
    </w:p>
    <w:p w14:paraId="7828F69A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5689725F" w14:textId="77777777" w:rsidR="00021A7C" w:rsidRPr="00724E8A" w:rsidRDefault="00823435">
      <w:pPr>
        <w:pStyle w:val="3"/>
        <w:rPr>
          <w:sz w:val="24"/>
          <w:szCs w:val="16"/>
        </w:rPr>
      </w:pPr>
      <w:r w:rsidRPr="00724E8A">
        <w:rPr>
          <w:sz w:val="24"/>
          <w:szCs w:val="16"/>
        </w:rPr>
        <w:t>Sub-topic 1-2 Discussion on the required information (High priority for Q2)</w:t>
      </w:r>
    </w:p>
    <w:p w14:paraId="71F58D3C" w14:textId="77777777" w:rsidR="00021A7C" w:rsidRPr="00724E8A" w:rsidRDefault="00823435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1-2-1</w:t>
      </w:r>
      <w:r w:rsidRPr="00724E8A">
        <w:rPr>
          <w:rFonts w:ascii="Arial Unicode MS" w:eastAsia="Arial Unicode MS" w:hAnsi="Arial Unicode MS" w:cs="Arial Unicode MS"/>
          <w:sz w:val="22"/>
          <w:szCs w:val="22"/>
          <w:lang w:eastAsia="ko-KR"/>
        </w:rPr>
        <w:t xml:space="preserve">: </w:t>
      </w:r>
      <w:r w:rsidRPr="00724E8A">
        <w:rPr>
          <w:rFonts w:ascii="Arial Unicode MS" w:eastAsia="Arial Unicode MS" w:hAnsi="Arial Unicode MS" w:cs="Arial Unicode MS"/>
          <w:sz w:val="22"/>
          <w:szCs w:val="22"/>
        </w:rPr>
        <w:t>Timeline</w:t>
      </w:r>
    </w:p>
    <w:p w14:paraId="7438381F" w14:textId="77777777" w:rsidR="00021A7C" w:rsidRPr="00724E8A" w:rsidRDefault="00823435">
      <w:pPr>
        <w:snapToGrid w:val="0"/>
        <w:spacing w:before="60" w:after="60"/>
        <w:rPr>
          <w:sz w:val="21"/>
          <w:szCs w:val="21"/>
          <w:lang w:val="sv-SE" w:eastAsia="zh-CN"/>
        </w:rPr>
      </w:pPr>
      <w:r w:rsidRPr="00724E8A">
        <w:rPr>
          <w:b/>
          <w:sz w:val="21"/>
          <w:szCs w:val="21"/>
          <w:u w:val="single"/>
          <w:lang w:eastAsia="ko-KR"/>
        </w:rPr>
        <w:t>Issue 1-2-1-1: Timeline for the required information studying</w:t>
      </w:r>
    </w:p>
    <w:p w14:paraId="2BCDEAE2" w14:textId="0DF20ED7" w:rsidR="00021A7C" w:rsidRPr="00724E8A" w:rsidRDefault="00823435">
      <w:pPr>
        <w:pStyle w:val="af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 xml:space="preserve">Agreement: </w:t>
      </w:r>
    </w:p>
    <w:p w14:paraId="15B8B00E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RAN4 should prioritize NWA related topics (especially for DCI related signalling) for this WI in Q2.</w:t>
      </w:r>
    </w:p>
    <w:p w14:paraId="6946B54B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58A5DE87" w14:textId="77777777" w:rsidR="00021A7C" w:rsidRPr="00724E8A" w:rsidRDefault="00823435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1-2-2: Information required for both E-MMSE-IRC and R-ML</w:t>
      </w:r>
    </w:p>
    <w:p w14:paraId="6E56CA8A" w14:textId="77777777" w:rsidR="00021A7C" w:rsidRPr="00724E8A" w:rsidRDefault="00823435">
      <w:pPr>
        <w:snapToGrid w:val="0"/>
        <w:spacing w:before="60" w:after="60"/>
        <w:rPr>
          <w:sz w:val="21"/>
          <w:szCs w:val="21"/>
          <w:lang w:val="sv-SE" w:eastAsia="zh-CN"/>
        </w:rPr>
      </w:pPr>
      <w:r w:rsidRPr="00724E8A">
        <w:rPr>
          <w:b/>
          <w:sz w:val="21"/>
          <w:szCs w:val="21"/>
          <w:u w:val="single"/>
          <w:lang w:eastAsia="ko-KR"/>
        </w:rPr>
        <w:t>Issue 1-2-2-1: The presence of co-scheduled UE</w:t>
      </w:r>
    </w:p>
    <w:p w14:paraId="12A506BF" w14:textId="77777777" w:rsidR="00021A7C" w:rsidRPr="00724E8A" w:rsidRDefault="00823435">
      <w:pPr>
        <w:pStyle w:val="af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Proposals on how this information could be obtained by the UE:</w:t>
      </w:r>
    </w:p>
    <w:p w14:paraId="6000958B" w14:textId="128C18FC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Blind detection should be considered</w:t>
      </w:r>
    </w:p>
    <w:p w14:paraId="1175CC44" w14:textId="23A74068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lastRenderedPageBreak/>
        <w:t>Option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>2:</w:t>
      </w:r>
      <w:r w:rsidRPr="00724E8A">
        <w:rPr>
          <w:rFonts w:eastAsiaTheme="minorEastAsia"/>
          <w:sz w:val="21"/>
          <w:szCs w:val="21"/>
          <w:lang w:eastAsia="zh-CN"/>
        </w:rPr>
        <w:t xml:space="preserve"> By assistant information signalling</w:t>
      </w:r>
    </w:p>
    <w:p w14:paraId="6F2A0D37" w14:textId="625EACD9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3: Through signalling of other parameters or by blind detection to the DMRS port information to be discussed</w:t>
      </w:r>
    </w:p>
    <w:p w14:paraId="3B49DFE1" w14:textId="77777777" w:rsidR="00021A7C" w:rsidRPr="00724E8A" w:rsidRDefault="00823435">
      <w:pPr>
        <w:pStyle w:val="af9"/>
        <w:numPr>
          <w:ilvl w:val="0"/>
          <w:numId w:val="2"/>
        </w:numPr>
        <w:overflowPunct/>
        <w:autoSpaceDE/>
        <w:autoSpaceDN/>
        <w:snapToGrid w:val="0"/>
        <w:spacing w:before="60" w:after="60"/>
        <w:ind w:left="284" w:firstLineChars="0" w:hanging="284"/>
        <w:textAlignment w:val="auto"/>
        <w:rPr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Proposals on how the NWA is signalled (if introduced):</w:t>
      </w:r>
    </w:p>
    <w:p w14:paraId="1C1E9FF8" w14:textId="17761D68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DCI-based signalling jointly with modulation order and DMRS port</w:t>
      </w:r>
    </w:p>
    <w:p w14:paraId="484D0B47" w14:textId="68DA90C8" w:rsidR="00E16824" w:rsidRPr="00724E8A" w:rsidRDefault="00E16824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 xml:space="preserve">Option 2: DCI-based signalling jointly with only modulation order </w:t>
      </w:r>
    </w:p>
    <w:p w14:paraId="5DEBAFC7" w14:textId="32792CAC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 xml:space="preserve">Option </w:t>
      </w:r>
      <w:r w:rsidR="00E16824" w:rsidRPr="00724E8A">
        <w:rPr>
          <w:rFonts w:eastAsiaTheme="minorEastAsia"/>
          <w:sz w:val="21"/>
          <w:szCs w:val="21"/>
          <w:lang w:eastAsia="zh-CN"/>
        </w:rPr>
        <w:t>3</w:t>
      </w:r>
      <w:r w:rsidRPr="00724E8A">
        <w:rPr>
          <w:rFonts w:eastAsiaTheme="minorEastAsia"/>
          <w:sz w:val="21"/>
          <w:szCs w:val="21"/>
          <w:lang w:eastAsia="zh-CN"/>
        </w:rPr>
        <w:t xml:space="preserve">: </w:t>
      </w:r>
      <w:proofErr w:type="gramStart"/>
      <w:r w:rsidRPr="00724E8A">
        <w:rPr>
          <w:rFonts w:eastAsiaTheme="minorEastAsia"/>
          <w:sz w:val="21"/>
          <w:szCs w:val="21"/>
          <w:lang w:eastAsia="zh-CN"/>
        </w:rPr>
        <w:t>1 bit</w:t>
      </w:r>
      <w:proofErr w:type="gramEnd"/>
      <w:r w:rsidRPr="00724E8A">
        <w:rPr>
          <w:rFonts w:eastAsiaTheme="minorEastAsia"/>
          <w:sz w:val="21"/>
          <w:szCs w:val="21"/>
          <w:lang w:eastAsia="zh-CN"/>
        </w:rPr>
        <w:t xml:space="preserve"> RRC </w:t>
      </w:r>
      <w:r w:rsidR="00236699" w:rsidRPr="00724E8A">
        <w:rPr>
          <w:rFonts w:eastAsiaTheme="minorEastAsia"/>
          <w:sz w:val="21"/>
          <w:szCs w:val="21"/>
          <w:lang w:eastAsia="zh-CN"/>
        </w:rPr>
        <w:t>signalling</w:t>
      </w:r>
      <w:r w:rsidRPr="00724E8A">
        <w:rPr>
          <w:rFonts w:eastAsiaTheme="minorEastAsia"/>
          <w:sz w:val="21"/>
          <w:szCs w:val="21"/>
          <w:lang w:eastAsia="zh-CN"/>
        </w:rPr>
        <w:t xml:space="preserve"> to indicate whether the DMRS port is used for the co-scheduled UE</w:t>
      </w:r>
    </w:p>
    <w:p w14:paraId="35C35875" w14:textId="01FDF2A3" w:rsidR="00021A7C" w:rsidRPr="00724E8A" w:rsidRDefault="00833D2F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22256150" w14:textId="77777777" w:rsidR="00021A7C" w:rsidRPr="00724E8A" w:rsidRDefault="00823435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val="en-US" w:eastAsia="zh-CN"/>
        </w:rPr>
        <w:t>Postpone this issue after the agreements of other information are reached.</w:t>
      </w:r>
    </w:p>
    <w:p w14:paraId="562010B5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272DCDA4" w14:textId="77777777" w:rsidR="00021A7C" w:rsidRPr="00724E8A" w:rsidRDefault="00823435">
      <w:pPr>
        <w:snapToGrid w:val="0"/>
        <w:spacing w:before="60" w:after="60"/>
        <w:rPr>
          <w:sz w:val="21"/>
          <w:szCs w:val="21"/>
          <w:lang w:val="sv-SE" w:eastAsia="zh-CN"/>
        </w:rPr>
      </w:pPr>
      <w:r w:rsidRPr="00724E8A">
        <w:rPr>
          <w:b/>
          <w:sz w:val="21"/>
          <w:szCs w:val="21"/>
          <w:u w:val="single"/>
          <w:lang w:eastAsia="ko-KR"/>
        </w:rPr>
        <w:t>Issue 1-2-2-2: The DMRS sequence information for the co-scheduled UE</w:t>
      </w:r>
    </w:p>
    <w:p w14:paraId="0FF7105B" w14:textId="02C1FB69" w:rsidR="00021A7C" w:rsidRPr="00724E8A" w:rsidRDefault="00833D2F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143B3B38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 xml:space="preserve">For the DMRS configuration parameter including: </w:t>
      </w:r>
      <w:r w:rsidRPr="00724E8A">
        <w:rPr>
          <w:i/>
          <w:sz w:val="21"/>
          <w:szCs w:val="21"/>
          <w:lang w:eastAsia="zh-CN"/>
        </w:rPr>
        <w:t>DMRS type, DMRS additional position, maximum length:</w:t>
      </w:r>
    </w:p>
    <w:p w14:paraId="3F5B83BF" w14:textId="6DB3805F" w:rsidR="00021A7C" w:rsidRPr="00724E8A" w:rsidRDefault="00823435">
      <w:pPr>
        <w:widowControl w:val="0"/>
        <w:numPr>
          <w:ilvl w:val="2"/>
          <w:numId w:val="3"/>
        </w:numPr>
        <w:tabs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Restriction already exists in RAN1 specification (TS38.214), thus signaling is not needed.</w:t>
      </w:r>
    </w:p>
    <w:p w14:paraId="34DA1D44" w14:textId="613A07DC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 xml:space="preserve">For the </w:t>
      </w:r>
      <w:r w:rsidRPr="00724E8A">
        <w:rPr>
          <w:i/>
          <w:sz w:val="21"/>
          <w:szCs w:val="21"/>
          <w:lang w:eastAsia="zh-CN"/>
        </w:rPr>
        <w:t>scrambling ID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="00E53F43" w:rsidRPr="00724E8A">
        <w:rPr>
          <w:rFonts w:eastAsiaTheme="minorEastAsia"/>
          <w:sz w:val="21"/>
          <w:szCs w:val="21"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21"/>
              </w:rPr>
            </m:ctrlPr>
          </m:sSubPr>
          <m:e>
            <m:r>
              <w:rPr>
                <w:rFonts w:ascii="Cambria Math" w:hAnsi="Cambria Math"/>
                <w:sz w:val="21"/>
                <w:szCs w:val="21"/>
              </w:rPr>
              <m:t>n</m:t>
            </m:r>
          </m:e>
          <m:sub>
            <m:r>
              <m:rPr>
                <m:nor/>
              </m:rPr>
              <w:rPr>
                <w:sz w:val="21"/>
                <w:szCs w:val="21"/>
              </w:rPr>
              <m:t>SCID</m:t>
            </m:r>
          </m:sub>
        </m:sSub>
      </m:oMath>
      <w:r w:rsidR="00E53F43"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rFonts w:eastAsiaTheme="minorEastAsia"/>
          <w:sz w:val="21"/>
          <w:szCs w:val="21"/>
          <w:lang w:eastAsia="zh-CN"/>
        </w:rPr>
        <w:t>information:</w:t>
      </w:r>
    </w:p>
    <w:p w14:paraId="2EA17C3E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Assume same as that of the target UE agreed as RAN4 default assumption</w:t>
      </w:r>
    </w:p>
    <w:p w14:paraId="04281564" w14:textId="269847E7" w:rsidR="00021A7C" w:rsidRPr="00724E8A" w:rsidRDefault="00E53F43">
      <w:pPr>
        <w:widowControl w:val="0"/>
        <w:numPr>
          <w:ilvl w:val="2"/>
          <w:numId w:val="3"/>
        </w:numPr>
        <w:tabs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 xml:space="preserve">FFS on the </w:t>
      </w:r>
      <w:r w:rsidR="00823435" w:rsidRPr="00724E8A">
        <w:rPr>
          <w:rFonts w:eastAsiaTheme="minorEastAsia"/>
          <w:sz w:val="21"/>
          <w:szCs w:val="21"/>
          <w:lang w:val="en-US" w:eastAsia="zh-CN"/>
        </w:rPr>
        <w:t>signaling to inform UE if RAN4 default assumption not valid</w:t>
      </w:r>
      <w:r w:rsidR="00AE5749" w:rsidRPr="00724E8A">
        <w:rPr>
          <w:rFonts w:eastAsiaTheme="minorEastAsia"/>
          <w:sz w:val="21"/>
          <w:szCs w:val="21"/>
          <w:lang w:val="en-US" w:eastAsia="zh-CN"/>
        </w:rPr>
        <w:t xml:space="preserve"> for any of the co-scheduled UE</w:t>
      </w:r>
      <w:r w:rsidRPr="00724E8A">
        <w:rPr>
          <w:rFonts w:eastAsiaTheme="minorEastAsia"/>
          <w:sz w:val="21"/>
          <w:szCs w:val="21"/>
          <w:lang w:val="en-US" w:eastAsia="zh-CN"/>
        </w:rPr>
        <w:t>:</w:t>
      </w:r>
    </w:p>
    <w:p w14:paraId="52AE94A3" w14:textId="41750B7C" w:rsidR="00E53F43" w:rsidRPr="00724E8A" w:rsidRDefault="00E53F43" w:rsidP="00E53F43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1: 1-bit RRC signaling</w:t>
      </w:r>
    </w:p>
    <w:p w14:paraId="42466292" w14:textId="0A35D008" w:rsidR="00E53F43" w:rsidRPr="00724E8A" w:rsidRDefault="00E53F43" w:rsidP="00E53F43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 xml:space="preserve">Option 2: Implied by DCI signaling on </w:t>
      </w:r>
      <w:r w:rsidR="00A14A54" w:rsidRPr="00724E8A">
        <w:rPr>
          <w:rFonts w:eastAsiaTheme="minorEastAsia"/>
          <w:sz w:val="21"/>
          <w:szCs w:val="21"/>
          <w:lang w:val="en-US" w:eastAsia="zh-CN"/>
        </w:rPr>
        <w:t>modulation order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 (if introduced)</w:t>
      </w:r>
    </w:p>
    <w:p w14:paraId="6817FA6C" w14:textId="67389DE9" w:rsidR="00AE5749" w:rsidRPr="00724E8A" w:rsidRDefault="00AE5749" w:rsidP="00AE5749">
      <w:pPr>
        <w:pStyle w:val="af9"/>
        <w:numPr>
          <w:ilvl w:val="0"/>
          <w:numId w:val="12"/>
        </w:numPr>
        <w:snapToGrid w:val="0"/>
        <w:spacing w:before="60" w:after="60"/>
        <w:ind w:firstLineChars="0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ption 2A: If “no co-schedule UEs are presented in the allocated resource to the target UE” is signaled in DCI, combine </w:t>
      </w:r>
      <w:r w:rsidR="003309E1" w:rsidRPr="00724E8A">
        <w:rPr>
          <w:rFonts w:eastAsiaTheme="minorEastAsia"/>
          <w:sz w:val="21"/>
          <w:szCs w:val="21"/>
          <w:lang w:val="en-US" w:eastAsia="zh-CN"/>
        </w:rPr>
        <w:t>this information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 in the same signaling without additional bits</w:t>
      </w:r>
    </w:p>
    <w:p w14:paraId="47EFE0C4" w14:textId="77777777" w:rsidR="00021A7C" w:rsidRPr="00724E8A" w:rsidRDefault="00021A7C">
      <w:pPr>
        <w:widowControl w:val="0"/>
        <w:tabs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val="en-US" w:eastAsia="zh-CN"/>
        </w:rPr>
      </w:pPr>
    </w:p>
    <w:p w14:paraId="588E95F8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1-2-2-3: The DMRS port information for the co-scheduled UE</w:t>
      </w:r>
    </w:p>
    <w:p w14:paraId="711C31F8" w14:textId="6B56EFEF" w:rsidR="00021A7C" w:rsidRPr="00724E8A" w:rsidRDefault="00823435" w:rsidP="00236699">
      <w:pPr>
        <w:overflowPunct/>
        <w:autoSpaceDE/>
        <w:autoSpaceDN/>
        <w:snapToGrid w:val="0"/>
        <w:spacing w:before="60" w:after="60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GTW agreements</w:t>
      </w:r>
      <w:r w:rsidRPr="00724E8A">
        <w:rPr>
          <w:rFonts w:eastAsia="宋体"/>
          <w:sz w:val="21"/>
          <w:szCs w:val="21"/>
          <w:lang w:eastAsia="zh-CN"/>
        </w:rPr>
        <w:t xml:space="preserve"> on Apr 17th:</w:t>
      </w:r>
    </w:p>
    <w:p w14:paraId="61B5DFFE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 w:rsidRPr="00724E8A">
        <w:rPr>
          <w:sz w:val="21"/>
          <w:szCs w:val="21"/>
          <w:lang w:val="en-US" w:eastAsia="zh-CN"/>
        </w:rPr>
        <w:t>Dedicated DCI signaling is not preferred for the DMRS port information</w:t>
      </w:r>
    </w:p>
    <w:p w14:paraId="195EF881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 w:rsidRPr="00724E8A">
        <w:rPr>
          <w:sz w:val="21"/>
          <w:szCs w:val="21"/>
          <w:lang w:val="en-US" w:eastAsia="zh-CN"/>
        </w:rPr>
        <w:t xml:space="preserve">FFS whether assistant RRC </w:t>
      </w:r>
      <w:proofErr w:type="spellStart"/>
      <w:r w:rsidRPr="00724E8A">
        <w:rPr>
          <w:sz w:val="21"/>
          <w:szCs w:val="21"/>
          <w:lang w:val="en-US" w:eastAsia="zh-CN"/>
        </w:rPr>
        <w:t>signalling</w:t>
      </w:r>
      <w:proofErr w:type="spellEnd"/>
      <w:r w:rsidRPr="00724E8A">
        <w:rPr>
          <w:sz w:val="21"/>
          <w:szCs w:val="21"/>
          <w:lang w:val="en-US" w:eastAsia="zh-CN"/>
        </w:rPr>
        <w:t xml:space="preserve"> can be introduced to reduce the BD complexity and/or maintain reasonable CE performance for target UE</w:t>
      </w:r>
    </w:p>
    <w:p w14:paraId="6B702F8C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en-US" w:eastAsia="zh-CN"/>
        </w:rPr>
      </w:pPr>
      <w:r w:rsidRPr="00724E8A">
        <w:rPr>
          <w:sz w:val="21"/>
          <w:szCs w:val="21"/>
          <w:lang w:val="en-US" w:eastAsia="zh-CN"/>
        </w:rPr>
        <w:t>Companies are encouraged to further evaluate BD performance including the detailed assumption:</w:t>
      </w:r>
    </w:p>
    <w:p w14:paraId="49DD0106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Number of co-scheduled UE for BD</w:t>
      </w:r>
    </w:p>
    <w:p w14:paraId="3E7D2410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Time/frequency location of co-scheduled UE</w:t>
      </w:r>
    </w:p>
    <w:p w14:paraId="32E9F15B" w14:textId="33C57CBC" w:rsidR="00021A7C" w:rsidRPr="00724E8A" w:rsidRDefault="00E53F43">
      <w:pPr>
        <w:overflowPunct/>
        <w:autoSpaceDE/>
        <w:autoSpaceDN/>
        <w:adjustRightInd/>
        <w:snapToGrid w:val="0"/>
        <w:spacing w:before="60" w:after="60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53DCFC1C" w14:textId="4124E1CB" w:rsidR="00021A7C" w:rsidRPr="00724E8A" w:rsidRDefault="00823435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S</w:t>
      </w:r>
      <w:proofErr w:type="spellStart"/>
      <w:r w:rsidRPr="00724E8A">
        <w:rPr>
          <w:rFonts w:eastAsiaTheme="minorEastAsia"/>
          <w:sz w:val="21"/>
          <w:szCs w:val="21"/>
          <w:lang w:eastAsia="zh-CN"/>
        </w:rPr>
        <w:t>tudy</w:t>
      </w:r>
      <w:proofErr w:type="spellEnd"/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rFonts w:eastAsiaTheme="minorEastAsia"/>
          <w:sz w:val="21"/>
          <w:szCs w:val="21"/>
          <w:lang w:val="en-US" w:eastAsia="zh-CN"/>
        </w:rPr>
        <w:t>the</w:t>
      </w:r>
      <w:r w:rsidRPr="00724E8A">
        <w:rPr>
          <w:rFonts w:eastAsiaTheme="minorEastAsia"/>
          <w:sz w:val="21"/>
          <w:szCs w:val="21"/>
          <w:lang w:eastAsia="zh-CN"/>
        </w:rPr>
        <w:t xml:space="preserve"> BD performance together with FDRA information as recommended in Issue 1-2-2-8.</w:t>
      </w:r>
    </w:p>
    <w:p w14:paraId="3EF6F300" w14:textId="12A50EE9" w:rsidR="00E53F43" w:rsidRPr="00724E8A" w:rsidRDefault="00E53F43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724E8A">
        <w:rPr>
          <w:rFonts w:eastAsiaTheme="minorEastAsia" w:hint="eastAsia"/>
          <w:sz w:val="21"/>
          <w:szCs w:val="21"/>
          <w:lang w:eastAsia="zh-CN"/>
        </w:rPr>
        <w:t>F</w:t>
      </w:r>
      <w:r w:rsidRPr="00724E8A">
        <w:rPr>
          <w:rFonts w:eastAsiaTheme="minorEastAsia"/>
          <w:sz w:val="21"/>
          <w:szCs w:val="21"/>
          <w:lang w:eastAsia="zh-CN"/>
        </w:rPr>
        <w:t xml:space="preserve">FS whether to introduce </w:t>
      </w:r>
      <w:r w:rsidR="00AE5749" w:rsidRPr="00724E8A">
        <w:rPr>
          <w:rFonts w:eastAsiaTheme="minorEastAsia"/>
          <w:sz w:val="21"/>
          <w:szCs w:val="21"/>
          <w:lang w:eastAsia="zh-CN"/>
        </w:rPr>
        <w:t xml:space="preserve">additional </w:t>
      </w:r>
      <w:r w:rsidRPr="00724E8A">
        <w:rPr>
          <w:rFonts w:eastAsiaTheme="minorEastAsia"/>
          <w:sz w:val="21"/>
          <w:szCs w:val="21"/>
          <w:lang w:eastAsia="zh-CN"/>
        </w:rPr>
        <w:t>assistant RRC signalling to restrict the BD complexity.</w:t>
      </w:r>
    </w:p>
    <w:p w14:paraId="780B5B91" w14:textId="77777777" w:rsidR="00021A7C" w:rsidRPr="00724E8A" w:rsidRDefault="00021A7C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</w:p>
    <w:p w14:paraId="66C4BEF0" w14:textId="3B0B2576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 xml:space="preserve">Issue 1-2-2-4: </w:t>
      </w:r>
      <w:r w:rsidR="00E53F43" w:rsidRPr="00724E8A">
        <w:rPr>
          <w:b/>
          <w:sz w:val="21"/>
          <w:szCs w:val="21"/>
          <w:u w:val="single"/>
          <w:lang w:eastAsia="ko-KR"/>
        </w:rPr>
        <w:t>PRB bundling size</w:t>
      </w:r>
      <w:r w:rsidRPr="00724E8A">
        <w:rPr>
          <w:b/>
          <w:sz w:val="21"/>
          <w:szCs w:val="21"/>
          <w:u w:val="single"/>
          <w:lang w:eastAsia="ko-KR"/>
        </w:rPr>
        <w:t xml:space="preserve"> for the co-scheduled UE</w:t>
      </w:r>
    </w:p>
    <w:p w14:paraId="4D24E750" w14:textId="17E8529B" w:rsidR="00021A7C" w:rsidRPr="00724E8A" w:rsidRDefault="00E53F43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1BCABAB6" w14:textId="35A8F0B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 xml:space="preserve">UE needs to know the </w:t>
      </w:r>
      <w:r w:rsidR="00E53F43" w:rsidRPr="00724E8A">
        <w:rPr>
          <w:sz w:val="21"/>
          <w:szCs w:val="21"/>
          <w:lang w:eastAsia="zh-CN"/>
        </w:rPr>
        <w:t>PRB bundling size</w:t>
      </w:r>
      <w:r w:rsidRPr="00724E8A">
        <w:rPr>
          <w:sz w:val="21"/>
          <w:szCs w:val="21"/>
          <w:lang w:eastAsia="zh-CN"/>
        </w:rPr>
        <w:t xml:space="preserve"> of co-scheduled UEs if different from target UE</w:t>
      </w:r>
    </w:p>
    <w:p w14:paraId="4B699901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How could be obtained</w:t>
      </w:r>
    </w:p>
    <w:p w14:paraId="2D1FA0BE" w14:textId="2D2775F2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 xml:space="preserve">Assume the </w:t>
      </w:r>
      <w:r w:rsidR="00E53F43" w:rsidRPr="00724E8A">
        <w:rPr>
          <w:rFonts w:eastAsiaTheme="minorEastAsia"/>
          <w:sz w:val="21"/>
          <w:szCs w:val="21"/>
          <w:lang w:eastAsia="zh-CN"/>
        </w:rPr>
        <w:t>PRB bundling size</w:t>
      </w:r>
      <w:r w:rsidRPr="00724E8A">
        <w:rPr>
          <w:rFonts w:eastAsiaTheme="minorEastAsia"/>
          <w:sz w:val="21"/>
          <w:szCs w:val="21"/>
          <w:lang w:eastAsia="zh-CN"/>
        </w:rPr>
        <w:t xml:space="preserve"> of co-scheduled UEs is same with that of target UE</w:t>
      </w:r>
    </w:p>
    <w:p w14:paraId="46A11F4A" w14:textId="5DE49A1B" w:rsidR="00236699" w:rsidRPr="00724E8A" w:rsidRDefault="00236699" w:rsidP="00236699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FFS on the signaling to inform UE if RAN4 default assumption not valid:</w:t>
      </w:r>
    </w:p>
    <w:p w14:paraId="4108AC8B" w14:textId="77777777" w:rsidR="00236699" w:rsidRPr="00724E8A" w:rsidRDefault="00236699" w:rsidP="00236699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1: 1-bit RRC signaling</w:t>
      </w:r>
    </w:p>
    <w:p w14:paraId="4021B062" w14:textId="101E63E7" w:rsidR="00236699" w:rsidRPr="00724E8A" w:rsidRDefault="00236699" w:rsidP="00236699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2: No signaling is required.</w:t>
      </w:r>
    </w:p>
    <w:p w14:paraId="78EB3D00" w14:textId="582ACE05" w:rsidR="00FB7940" w:rsidRPr="00724E8A" w:rsidRDefault="00FB7940" w:rsidP="00236699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3: Implied by DCI signaling on modulation order (if introduced)</w:t>
      </w:r>
    </w:p>
    <w:p w14:paraId="665465A0" w14:textId="77777777" w:rsidR="00021A7C" w:rsidRPr="00724E8A" w:rsidRDefault="00021A7C">
      <w:pPr>
        <w:widowControl w:val="0"/>
        <w:tabs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val="en-US" w:eastAsia="zh-CN"/>
        </w:rPr>
      </w:pPr>
    </w:p>
    <w:p w14:paraId="4ECB85DD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1-2-2-5: DMRS power boosting for the co-scheduled UE</w:t>
      </w:r>
    </w:p>
    <w:p w14:paraId="2F5EFE71" w14:textId="12AD8A54" w:rsidR="00021A7C" w:rsidRPr="00724E8A" w:rsidRDefault="00BD0D16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3487411D" w14:textId="6042B0CC" w:rsidR="00021A7C" w:rsidRPr="00724E8A" w:rsidRDefault="001613C7" w:rsidP="00BD0D16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sz w:val="21"/>
          <w:szCs w:val="21"/>
          <w:lang w:eastAsia="zh-CN"/>
        </w:rPr>
        <w:t>DMRS power boosting should be the same for both target and the co-scheduled UE</w:t>
      </w:r>
      <w:r w:rsidR="00823435" w:rsidRPr="00724E8A">
        <w:rPr>
          <w:sz w:val="21"/>
          <w:szCs w:val="21"/>
          <w:lang w:eastAsia="zh-CN"/>
        </w:rPr>
        <w:t>.</w:t>
      </w:r>
    </w:p>
    <w:p w14:paraId="3EEBBD77" w14:textId="2FB5FE6A" w:rsidR="00BD0D16" w:rsidRPr="00724E8A" w:rsidRDefault="00BD0D16" w:rsidP="00BD0D16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FFS on the signaling to inform UE if RAN4 default assumption not valid:</w:t>
      </w:r>
    </w:p>
    <w:p w14:paraId="74D0558E" w14:textId="77777777" w:rsidR="00BD0D16" w:rsidRPr="00724E8A" w:rsidRDefault="00BD0D16" w:rsidP="00BD0D1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</w:t>
      </w:r>
      <w:r w:rsidRPr="00724E8A">
        <w:rPr>
          <w:rFonts w:eastAsiaTheme="minorEastAsia"/>
          <w:sz w:val="21"/>
          <w:szCs w:val="21"/>
          <w:lang w:eastAsia="zh-CN"/>
        </w:rPr>
        <w:t xml:space="preserve"> 1: 1-bit RRC </w:t>
      </w:r>
      <w:proofErr w:type="spellStart"/>
      <w:r w:rsidRPr="00724E8A">
        <w:rPr>
          <w:rFonts w:eastAsiaTheme="minorEastAsia"/>
          <w:sz w:val="21"/>
          <w:szCs w:val="21"/>
          <w:lang w:eastAsia="zh-CN"/>
        </w:rPr>
        <w:t>signaling</w:t>
      </w:r>
      <w:proofErr w:type="spellEnd"/>
    </w:p>
    <w:p w14:paraId="776F3081" w14:textId="7AC2CFC2" w:rsidR="00BD0D16" w:rsidRPr="00724E8A" w:rsidRDefault="00BD0D16" w:rsidP="00BD0D1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eastAsia="zh-CN"/>
        </w:rPr>
        <w:t>O</w:t>
      </w:r>
      <w:r w:rsidRPr="00724E8A">
        <w:rPr>
          <w:rFonts w:eastAsiaTheme="minorEastAsia"/>
          <w:sz w:val="21"/>
          <w:szCs w:val="21"/>
          <w:lang w:eastAsia="zh-CN"/>
        </w:rPr>
        <w:t>ption 2: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 Implied by DCI signaling on MO (if introduced)</w:t>
      </w:r>
    </w:p>
    <w:p w14:paraId="1EA93546" w14:textId="7742582D" w:rsidR="003309E1" w:rsidRPr="00724E8A" w:rsidRDefault="003309E1" w:rsidP="003309E1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2A: If “no co-schedule UEs are presented in the allocated resource to the target UE” is signaled in DCI, combine this information in the same signaling without additional bits</w:t>
      </w:r>
    </w:p>
    <w:p w14:paraId="7D606993" w14:textId="545E4B89" w:rsidR="00021A7C" w:rsidRPr="00724E8A" w:rsidRDefault="00236699" w:rsidP="00AE5749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3: No signaling is required.</w:t>
      </w:r>
    </w:p>
    <w:p w14:paraId="76BF1749" w14:textId="77777777" w:rsidR="00021A7C" w:rsidRPr="00724E8A" w:rsidRDefault="00021A7C">
      <w:pPr>
        <w:widowControl w:val="0"/>
        <w:tabs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val="en-US" w:eastAsia="zh-CN"/>
        </w:rPr>
      </w:pPr>
    </w:p>
    <w:p w14:paraId="1BED3CE3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1-2-2-6: The transmission power ratio of co-scheduled users PDSCH to own PDSCH</w:t>
      </w:r>
    </w:p>
    <w:p w14:paraId="7745A38F" w14:textId="6D604C7E" w:rsidR="00021A7C" w:rsidRPr="00724E8A" w:rsidRDefault="00EF6599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A</w:t>
      </w:r>
      <w:r w:rsidR="00823435" w:rsidRPr="00724E8A">
        <w:rPr>
          <w:rFonts w:eastAsiaTheme="minorEastAsia"/>
          <w:i/>
          <w:sz w:val="21"/>
          <w:szCs w:val="21"/>
          <w:lang w:val="en-US" w:eastAsia="zh-CN"/>
        </w:rPr>
        <w:t>greements:</w:t>
      </w:r>
    </w:p>
    <w:p w14:paraId="45A08FA6" w14:textId="4D7A8B10" w:rsidR="00021A7C" w:rsidRPr="00724E8A" w:rsidRDefault="00823435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No need for the target UE to know the transmission power ratio of co-scheduled PDSCH to own PDSCH</w:t>
      </w:r>
    </w:p>
    <w:p w14:paraId="20C2118C" w14:textId="77777777" w:rsidR="00021A7C" w:rsidRPr="00724E8A" w:rsidRDefault="00021A7C">
      <w:pPr>
        <w:widowControl w:val="0"/>
        <w:tabs>
          <w:tab w:val="left" w:pos="1440"/>
          <w:tab w:val="left" w:pos="1701"/>
        </w:tabs>
        <w:snapToGrid w:val="0"/>
        <w:spacing w:before="60" w:after="60"/>
        <w:rPr>
          <w:sz w:val="21"/>
          <w:szCs w:val="21"/>
          <w:lang w:eastAsia="zh-CN"/>
        </w:rPr>
      </w:pPr>
    </w:p>
    <w:p w14:paraId="5027FE8D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1-2-2-7: Time domain resource allocation information of the co-scheduled UE</w:t>
      </w:r>
    </w:p>
    <w:p w14:paraId="684CF394" w14:textId="5CE90C09" w:rsidR="00021A7C" w:rsidRPr="00724E8A" w:rsidRDefault="00236699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6B29617C" w14:textId="0E02757C" w:rsidR="00021A7C" w:rsidRPr="00724E8A" w:rsidRDefault="00BD0D16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UE assumes the same PDSCH symbols are allocated to the target and the co-scheduled UEs</w:t>
      </w:r>
      <w:r w:rsidRPr="00724E8A" w:rsidDel="00BD0D16">
        <w:rPr>
          <w:sz w:val="21"/>
          <w:szCs w:val="21"/>
          <w:lang w:eastAsia="zh-CN"/>
        </w:rPr>
        <w:t xml:space="preserve"> </w:t>
      </w:r>
    </w:p>
    <w:p w14:paraId="300F3FF9" w14:textId="0F61CF85" w:rsidR="00BD0D16" w:rsidRPr="00724E8A" w:rsidRDefault="00BD0D16" w:rsidP="00BD0D16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FFS on the signaling to inform UE if RAN4 default assumption not valid, by:</w:t>
      </w:r>
    </w:p>
    <w:p w14:paraId="5415F2B2" w14:textId="1FBEA06B" w:rsidR="00BD0D16" w:rsidRPr="00724E8A" w:rsidRDefault="00BD0D16" w:rsidP="00BD0D1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</w:t>
      </w:r>
      <w:r w:rsidRPr="00724E8A">
        <w:rPr>
          <w:rFonts w:eastAsiaTheme="minorEastAsia"/>
          <w:sz w:val="21"/>
          <w:szCs w:val="21"/>
          <w:lang w:eastAsia="zh-CN"/>
        </w:rPr>
        <w:t xml:space="preserve"> 1: 1-bit RRC signalling</w:t>
      </w:r>
    </w:p>
    <w:p w14:paraId="690C7C31" w14:textId="083B307D" w:rsidR="00BD0D16" w:rsidRPr="00724E8A" w:rsidRDefault="00BD0D16" w:rsidP="00BD0D1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eastAsia="zh-CN"/>
        </w:rPr>
        <w:t>O</w:t>
      </w:r>
      <w:r w:rsidRPr="00724E8A">
        <w:rPr>
          <w:rFonts w:eastAsiaTheme="minorEastAsia"/>
          <w:sz w:val="21"/>
          <w:szCs w:val="21"/>
          <w:lang w:eastAsia="zh-CN"/>
        </w:rPr>
        <w:t>ption 2: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 Implied by DCI signaling on MO (if introduced)</w:t>
      </w:r>
    </w:p>
    <w:p w14:paraId="61BFE28E" w14:textId="2F9C8094" w:rsidR="003309E1" w:rsidRPr="00724E8A" w:rsidRDefault="003309E1" w:rsidP="0018629F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2A: If “no co-schedule UEs are presented in the allocated resource to the target UE” is signaled in DCI, combine this information in the same signaling without additional bits</w:t>
      </w:r>
    </w:p>
    <w:p w14:paraId="197DA8EB" w14:textId="0B1E17FD" w:rsidR="00236699" w:rsidRPr="00724E8A" w:rsidRDefault="00236699" w:rsidP="00BD0D16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O</w:t>
      </w:r>
      <w:r w:rsidRPr="00724E8A">
        <w:rPr>
          <w:rFonts w:eastAsiaTheme="minorEastAsia"/>
          <w:sz w:val="21"/>
          <w:szCs w:val="21"/>
          <w:lang w:val="en-US" w:eastAsia="zh-CN"/>
        </w:rPr>
        <w:t>ption 3: No signaling is required</w:t>
      </w:r>
    </w:p>
    <w:p w14:paraId="752A1BEC" w14:textId="77777777" w:rsidR="00021A7C" w:rsidRPr="00724E8A" w:rsidRDefault="00021A7C">
      <w:pPr>
        <w:widowControl w:val="0"/>
        <w:tabs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eastAsia="zh-CN"/>
        </w:rPr>
      </w:pPr>
    </w:p>
    <w:p w14:paraId="6B7E24B1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1-2-2-8: Frequency domain resource allocation information of the co-scheduled UE</w:t>
      </w:r>
    </w:p>
    <w:p w14:paraId="32D1AAB9" w14:textId="76306DAC" w:rsidR="00021A7C" w:rsidRPr="00724E8A" w:rsidRDefault="00236699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308F575F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UE should know the FDRA information of the co-scheduled UE</w:t>
      </w:r>
    </w:p>
    <w:p w14:paraId="52A301E8" w14:textId="1D420C9E" w:rsidR="00021A7C" w:rsidRPr="00724E8A" w:rsidRDefault="003372F2" w:rsidP="003372F2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S</w:t>
      </w:r>
      <w:r w:rsidR="00823435" w:rsidRPr="00724E8A">
        <w:rPr>
          <w:sz w:val="21"/>
          <w:szCs w:val="21"/>
          <w:lang w:eastAsia="zh-CN"/>
        </w:rPr>
        <w:t xml:space="preserve">tudy the </w:t>
      </w:r>
      <w:r w:rsidR="00823435" w:rsidRPr="00724E8A">
        <w:rPr>
          <w:sz w:val="21"/>
          <w:szCs w:val="21"/>
          <w:lang w:val="en-US" w:eastAsia="zh-CN"/>
        </w:rPr>
        <w:t>R-ML performance with BD to the DMRS port information as well as the FDRA information of the Co-UE</w:t>
      </w:r>
      <w:r w:rsidR="003309E1" w:rsidRPr="00724E8A">
        <w:rPr>
          <w:sz w:val="21"/>
          <w:szCs w:val="21"/>
          <w:lang w:val="en-US" w:eastAsia="zh-CN"/>
        </w:rPr>
        <w:t xml:space="preserve"> (Low priority for the May meeting)</w:t>
      </w:r>
      <w:r w:rsidR="00823435" w:rsidRPr="00724E8A">
        <w:rPr>
          <w:sz w:val="21"/>
          <w:szCs w:val="21"/>
          <w:lang w:val="en-US" w:eastAsia="zh-CN"/>
        </w:rPr>
        <w:t>.</w:t>
      </w:r>
      <w:r w:rsidRPr="00724E8A">
        <w:rPr>
          <w:sz w:val="21"/>
          <w:szCs w:val="21"/>
          <w:lang w:eastAsia="zh-CN"/>
        </w:rPr>
        <w:t xml:space="preserve"> E</w:t>
      </w:r>
      <w:r w:rsidR="00823435" w:rsidRPr="00724E8A">
        <w:rPr>
          <w:sz w:val="21"/>
          <w:szCs w:val="21"/>
          <w:lang w:eastAsia="zh-CN"/>
        </w:rPr>
        <w:t>valuation assumption</w:t>
      </w:r>
      <w:r w:rsidR="00823435" w:rsidRPr="00724E8A">
        <w:rPr>
          <w:rFonts w:eastAsiaTheme="minorEastAsia"/>
          <w:sz w:val="21"/>
          <w:szCs w:val="21"/>
          <w:lang w:eastAsia="zh-CN"/>
        </w:rPr>
        <w:t>s</w:t>
      </w:r>
      <w:r w:rsidR="00823435" w:rsidRPr="00724E8A">
        <w:rPr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>are as below</w:t>
      </w:r>
      <w:r w:rsidR="00823435" w:rsidRPr="00724E8A">
        <w:rPr>
          <w:sz w:val="21"/>
          <w:szCs w:val="21"/>
          <w:lang w:eastAsia="zh-CN"/>
        </w:rPr>
        <w:t>:</w:t>
      </w:r>
    </w:p>
    <w:p w14:paraId="528CFB1F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1 Co-UE</w:t>
      </w:r>
    </w:p>
    <w:p w14:paraId="058AA5F0" w14:textId="09EAD6A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 xml:space="preserve">Detection granularity </w:t>
      </w:r>
      <w:r w:rsidR="003372F2" w:rsidRPr="00724E8A">
        <w:rPr>
          <w:rFonts w:eastAsiaTheme="minorEastAsia"/>
          <w:sz w:val="21"/>
          <w:szCs w:val="21"/>
          <w:lang w:eastAsia="zh-CN"/>
        </w:rPr>
        <w:t>–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="003372F2" w:rsidRPr="00724E8A">
        <w:rPr>
          <w:rFonts w:eastAsiaTheme="minorEastAsia"/>
          <w:sz w:val="21"/>
          <w:szCs w:val="21"/>
          <w:lang w:eastAsia="zh-CN"/>
        </w:rPr>
        <w:t>up to UE implementation</w:t>
      </w:r>
    </w:p>
    <w:p w14:paraId="330C9B37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Select the following two cases based on the agreed simulation assumption:</w:t>
      </w:r>
    </w:p>
    <w:p w14:paraId="05AB5B36" w14:textId="77777777" w:rsidR="00021A7C" w:rsidRPr="00724E8A" w:rsidRDefault="00823435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Case 2 (rank 1+1 2T2R QPSK interference TDLC300-100 random precoding)</w:t>
      </w:r>
    </w:p>
    <w:p w14:paraId="19D6CC02" w14:textId="77777777" w:rsidR="00021A7C" w:rsidRPr="00724E8A" w:rsidRDefault="00823435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Case 9 (rank 2+2 4T4R 64QAM interference TDLA30-10 orthogonal precoding)</w:t>
      </w:r>
    </w:p>
    <w:p w14:paraId="605D34B4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 xml:space="preserve">Two cases for the FDRA of the co-UE: </w:t>
      </w:r>
    </w:p>
    <w:p w14:paraId="72BBBE45" w14:textId="77777777" w:rsidR="00021A7C" w:rsidRPr="00724E8A" w:rsidRDefault="00823435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Full CHBW allocation (52PRBs)</w:t>
      </w:r>
    </w:p>
    <w:p w14:paraId="277F57F3" w14:textId="6B0FCE3C" w:rsidR="00021A7C" w:rsidRPr="00724E8A" w:rsidRDefault="00823435">
      <w:pPr>
        <w:pStyle w:val="af9"/>
        <w:numPr>
          <w:ilvl w:val="0"/>
          <w:numId w:val="4"/>
        </w:numPr>
        <w:snapToGrid w:val="0"/>
        <w:spacing w:before="60" w:after="60"/>
        <w:ind w:left="1369" w:firstLineChars="0" w:hanging="284"/>
        <w:rPr>
          <w:rFonts w:eastAsiaTheme="minorEastAsia"/>
          <w:i/>
          <w:iCs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Partial CHBW allocation (0~24 PRBs)</w:t>
      </w:r>
    </w:p>
    <w:p w14:paraId="5B5DDAEB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Note</w:t>
      </w:r>
      <w:r w:rsidRPr="00724E8A">
        <w:rPr>
          <w:rFonts w:eastAsiaTheme="minorEastAsia"/>
          <w:sz w:val="21"/>
          <w:szCs w:val="21"/>
          <w:lang w:eastAsia="zh-CN"/>
        </w:rPr>
        <w:t xml:space="preserve">: </w:t>
      </w:r>
      <w:r w:rsidRPr="00724E8A">
        <w:rPr>
          <w:sz w:val="21"/>
          <w:szCs w:val="21"/>
          <w:lang w:val="en-US" w:eastAsia="zh-CN"/>
        </w:rPr>
        <w:t>Assume that the R-ML has known all the other required information and all the agreed default assumptions are valid</w:t>
      </w:r>
    </w:p>
    <w:p w14:paraId="3AA45AD0" w14:textId="11398290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724E8A">
        <w:rPr>
          <w:sz w:val="21"/>
          <w:szCs w:val="21"/>
          <w:lang w:eastAsia="zh-CN"/>
        </w:rPr>
        <w:t>C</w:t>
      </w:r>
      <w:proofErr w:type="spellStart"/>
      <w:r w:rsidRPr="00724E8A">
        <w:rPr>
          <w:sz w:val="21"/>
          <w:szCs w:val="21"/>
          <w:lang w:val="en-US" w:eastAsia="zh-CN"/>
        </w:rPr>
        <w:t>ompanies</w:t>
      </w:r>
      <w:proofErr w:type="spellEnd"/>
      <w:r w:rsidRPr="00724E8A">
        <w:rPr>
          <w:sz w:val="21"/>
          <w:szCs w:val="21"/>
          <w:lang w:val="en-US" w:eastAsia="zh-CN"/>
        </w:rPr>
        <w:t xml:space="preserve"> are encouraged to bring simulation results.</w:t>
      </w:r>
    </w:p>
    <w:p w14:paraId="134C02FF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661BB08C" w14:textId="77777777" w:rsidR="00021A7C" w:rsidRPr="00724E8A" w:rsidRDefault="00823435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1-2-3: Additional information required for R-ML</w:t>
      </w:r>
    </w:p>
    <w:p w14:paraId="4F50E8BD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1-2-3-1: The modulation order information of the co-scheduled UE</w:t>
      </w:r>
    </w:p>
    <w:p w14:paraId="29292650" w14:textId="58F25BC2" w:rsidR="00021A7C" w:rsidRPr="00724E8A" w:rsidRDefault="003372F2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0253CE05" w14:textId="573AAA3C" w:rsidR="003372F2" w:rsidRPr="00724E8A" w:rsidRDefault="003372F2" w:rsidP="00C9201D">
      <w:pPr>
        <w:pStyle w:val="af9"/>
        <w:numPr>
          <w:ilvl w:val="0"/>
          <w:numId w:val="2"/>
        </w:numPr>
        <w:overflowPunct/>
        <w:autoSpaceDE/>
        <w:autoSpaceDN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The following additional assumptions to the R-ML receiver can be agreed:</w:t>
      </w:r>
    </w:p>
    <w:p w14:paraId="5A23DBF4" w14:textId="77777777" w:rsidR="003372F2" w:rsidRPr="00724E8A" w:rsidRDefault="003372F2" w:rsidP="00C9201D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Within each PRB/PRG, UE applies R-ML to all interference layers with prior information that all interference layers have same modulation order</w:t>
      </w:r>
    </w:p>
    <w:p w14:paraId="4BE638F5" w14:textId="2541A3DB" w:rsidR="003372F2" w:rsidRPr="00724E8A" w:rsidRDefault="00E16824" w:rsidP="00E16824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FFS whether to consider the case with interference layers have different modulation orders within one or more PRBs.</w:t>
      </w:r>
    </w:p>
    <w:p w14:paraId="2AAF8728" w14:textId="66528323" w:rsidR="00021A7C" w:rsidRPr="00724E8A" w:rsidRDefault="00C9201D">
      <w:pPr>
        <w:pStyle w:val="af9"/>
        <w:numPr>
          <w:ilvl w:val="0"/>
          <w:numId w:val="2"/>
        </w:numPr>
        <w:overflowPunct/>
        <w:autoSpaceDE/>
        <w:autoSpaceDN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Evaluation assumptions of the MO BD study:</w:t>
      </w:r>
    </w:p>
    <w:p w14:paraId="547D8101" w14:textId="77777777" w:rsidR="00021A7C" w:rsidRPr="00724E8A" w:rsidRDefault="00823435" w:rsidP="00C9201D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1</w:t>
      </w:r>
      <w:r w:rsidRPr="00724E8A">
        <w:rPr>
          <w:sz w:val="21"/>
          <w:szCs w:val="21"/>
          <w:lang w:eastAsia="zh-CN"/>
        </w:rPr>
        <w:t xml:space="preserve"> Co-UE</w:t>
      </w:r>
    </w:p>
    <w:p w14:paraId="6DCAD57B" w14:textId="067DB1BB" w:rsidR="00021A7C" w:rsidRPr="00724E8A" w:rsidRDefault="00823435" w:rsidP="00C9201D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 xml:space="preserve">Detection granularity </w:t>
      </w:r>
      <w:r w:rsidR="003372F2" w:rsidRPr="00724E8A">
        <w:rPr>
          <w:sz w:val="21"/>
          <w:szCs w:val="21"/>
          <w:lang w:eastAsia="zh-CN"/>
        </w:rPr>
        <w:t>–</w:t>
      </w:r>
      <w:r w:rsidRPr="00724E8A">
        <w:rPr>
          <w:sz w:val="21"/>
          <w:szCs w:val="21"/>
          <w:lang w:eastAsia="zh-CN"/>
        </w:rPr>
        <w:t xml:space="preserve"> </w:t>
      </w:r>
      <w:r w:rsidR="003372F2" w:rsidRPr="00724E8A">
        <w:rPr>
          <w:sz w:val="21"/>
          <w:szCs w:val="21"/>
          <w:lang w:eastAsia="zh-CN"/>
        </w:rPr>
        <w:t>up to UE implementation</w:t>
      </w:r>
    </w:p>
    <w:p w14:paraId="196CD2E3" w14:textId="1CABB4E2" w:rsidR="00021A7C" w:rsidRPr="00724E8A" w:rsidRDefault="00C9201D" w:rsidP="00C9201D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F</w:t>
      </w:r>
      <w:r w:rsidR="00823435" w:rsidRPr="00724E8A">
        <w:rPr>
          <w:rFonts w:eastAsiaTheme="minorEastAsia"/>
          <w:sz w:val="21"/>
          <w:szCs w:val="21"/>
          <w:lang w:eastAsia="zh-CN"/>
        </w:rPr>
        <w:t>ollowing cases:</w:t>
      </w:r>
    </w:p>
    <w:p w14:paraId="7EE30409" w14:textId="29D0F6F2" w:rsidR="00021A7C" w:rsidRPr="00724E8A" w:rsidRDefault="00C9201D" w:rsidP="00C9201D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R</w:t>
      </w:r>
      <w:proofErr w:type="spellStart"/>
      <w:r w:rsidR="00823435" w:rsidRPr="00724E8A">
        <w:rPr>
          <w:rFonts w:eastAsiaTheme="minorEastAsia"/>
          <w:sz w:val="21"/>
          <w:szCs w:val="21"/>
          <w:lang w:eastAsia="zh-CN"/>
        </w:rPr>
        <w:t>ank</w:t>
      </w:r>
      <w:proofErr w:type="spellEnd"/>
      <w:r w:rsidR="00823435" w:rsidRPr="00724E8A">
        <w:rPr>
          <w:rFonts w:eastAsiaTheme="minorEastAsia"/>
          <w:sz w:val="21"/>
          <w:szCs w:val="21"/>
          <w:lang w:eastAsia="zh-CN"/>
        </w:rPr>
        <w:t xml:space="preserve"> 1+</w:t>
      </w:r>
      <w:r w:rsidRPr="00724E8A">
        <w:rPr>
          <w:rFonts w:eastAsiaTheme="minorEastAsia"/>
          <w:sz w:val="21"/>
          <w:szCs w:val="21"/>
          <w:lang w:eastAsia="zh-CN"/>
        </w:rPr>
        <w:t xml:space="preserve">1, </w:t>
      </w:r>
      <w:r w:rsidR="00823435" w:rsidRPr="00724E8A">
        <w:rPr>
          <w:rFonts w:eastAsiaTheme="minorEastAsia"/>
          <w:sz w:val="21"/>
          <w:szCs w:val="21"/>
          <w:lang w:eastAsia="zh-CN"/>
        </w:rPr>
        <w:t>2T2R</w:t>
      </w:r>
      <w:r w:rsidRPr="00724E8A">
        <w:rPr>
          <w:rFonts w:eastAsiaTheme="minorEastAsia"/>
          <w:sz w:val="21"/>
          <w:szCs w:val="21"/>
          <w:lang w:eastAsia="zh-CN"/>
        </w:rPr>
        <w:t>, MCS 13 for the target UE,</w:t>
      </w:r>
      <w:r w:rsidR="00823435" w:rsidRPr="00724E8A">
        <w:rPr>
          <w:rFonts w:eastAsiaTheme="minorEastAsia"/>
          <w:sz w:val="21"/>
          <w:szCs w:val="21"/>
          <w:lang w:eastAsia="zh-CN"/>
        </w:rPr>
        <w:t xml:space="preserve"> QPSK interference</w:t>
      </w:r>
      <w:r w:rsidRPr="00724E8A">
        <w:rPr>
          <w:rFonts w:eastAsiaTheme="minorEastAsia"/>
          <w:sz w:val="21"/>
          <w:szCs w:val="21"/>
          <w:lang w:eastAsia="zh-CN"/>
        </w:rPr>
        <w:t>,</w:t>
      </w:r>
      <w:r w:rsidR="00823435" w:rsidRPr="00724E8A">
        <w:rPr>
          <w:rFonts w:eastAsiaTheme="minorEastAsia"/>
          <w:sz w:val="21"/>
          <w:szCs w:val="21"/>
          <w:lang w:eastAsia="zh-CN"/>
        </w:rPr>
        <w:t xml:space="preserve"> TDLC300-100</w:t>
      </w:r>
      <w:r w:rsidRPr="00724E8A">
        <w:rPr>
          <w:rFonts w:eastAsiaTheme="minorEastAsia"/>
          <w:sz w:val="21"/>
          <w:szCs w:val="21"/>
          <w:lang w:eastAsia="zh-CN"/>
        </w:rPr>
        <w:t>,</w:t>
      </w:r>
      <w:r w:rsidR="00823435" w:rsidRPr="00724E8A">
        <w:rPr>
          <w:rFonts w:eastAsiaTheme="minorEastAsia"/>
          <w:sz w:val="21"/>
          <w:szCs w:val="21"/>
          <w:lang w:eastAsia="zh-CN"/>
        </w:rPr>
        <w:t xml:space="preserve"> random precoding</w:t>
      </w:r>
    </w:p>
    <w:p w14:paraId="661EC899" w14:textId="1F180882" w:rsidR="00021A7C" w:rsidRPr="00724E8A" w:rsidRDefault="00C9201D" w:rsidP="00C9201D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R</w:t>
      </w:r>
      <w:proofErr w:type="spellStart"/>
      <w:r w:rsidR="00823435" w:rsidRPr="00724E8A">
        <w:rPr>
          <w:rFonts w:eastAsiaTheme="minorEastAsia"/>
          <w:sz w:val="21"/>
          <w:szCs w:val="21"/>
          <w:lang w:val="en-US" w:eastAsia="zh-CN"/>
        </w:rPr>
        <w:t>ank</w:t>
      </w:r>
      <w:proofErr w:type="spellEnd"/>
      <w:r w:rsidR="00823435" w:rsidRPr="00724E8A">
        <w:rPr>
          <w:rFonts w:eastAsiaTheme="minorEastAsia"/>
          <w:sz w:val="21"/>
          <w:szCs w:val="21"/>
          <w:lang w:val="en-US" w:eastAsia="zh-CN"/>
        </w:rPr>
        <w:t xml:space="preserve"> 2+2</w:t>
      </w:r>
      <w:r w:rsidRPr="00724E8A">
        <w:rPr>
          <w:rFonts w:eastAsiaTheme="minorEastAsia"/>
          <w:sz w:val="21"/>
          <w:szCs w:val="21"/>
          <w:lang w:val="en-US" w:eastAsia="zh-CN"/>
        </w:rPr>
        <w:t>,</w:t>
      </w:r>
      <w:r w:rsidR="00823435" w:rsidRPr="00724E8A">
        <w:rPr>
          <w:rFonts w:eastAsiaTheme="minorEastAsia"/>
          <w:sz w:val="21"/>
          <w:szCs w:val="21"/>
          <w:lang w:val="en-US" w:eastAsia="zh-CN"/>
        </w:rPr>
        <w:t xml:space="preserve"> 4T4R</w:t>
      </w:r>
      <w:r w:rsidRPr="00724E8A">
        <w:rPr>
          <w:rFonts w:eastAsiaTheme="minorEastAsia"/>
          <w:sz w:val="21"/>
          <w:szCs w:val="21"/>
          <w:lang w:val="en-US" w:eastAsia="zh-CN"/>
        </w:rPr>
        <w:t>,</w:t>
      </w:r>
      <w:r w:rsidR="00823435" w:rsidRPr="00724E8A">
        <w:rPr>
          <w:rFonts w:eastAsiaTheme="minorEastAsia"/>
          <w:sz w:val="21"/>
          <w:szCs w:val="21"/>
          <w:lang w:val="en-US" w:eastAsia="zh-CN"/>
        </w:rPr>
        <w:t xml:space="preserve"> 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MCS 17 for the target UE, 16QAM </w:t>
      </w:r>
      <w:r w:rsidR="00823435" w:rsidRPr="00724E8A">
        <w:rPr>
          <w:rFonts w:eastAsiaTheme="minorEastAsia"/>
          <w:sz w:val="21"/>
          <w:szCs w:val="21"/>
          <w:lang w:val="en-US" w:eastAsia="zh-CN"/>
        </w:rPr>
        <w:t>interference</w:t>
      </w:r>
      <w:r w:rsidRPr="00724E8A">
        <w:rPr>
          <w:rFonts w:eastAsiaTheme="minorEastAsia"/>
          <w:sz w:val="21"/>
          <w:szCs w:val="21"/>
          <w:lang w:val="en-US" w:eastAsia="zh-CN"/>
        </w:rPr>
        <w:t>,</w:t>
      </w:r>
      <w:r w:rsidR="00823435" w:rsidRPr="00724E8A">
        <w:rPr>
          <w:rFonts w:eastAsiaTheme="minorEastAsia"/>
          <w:sz w:val="21"/>
          <w:szCs w:val="21"/>
          <w:lang w:val="en-US" w:eastAsia="zh-CN"/>
        </w:rPr>
        <w:t xml:space="preserve"> TDLA30-10</w:t>
      </w:r>
      <w:r w:rsidRPr="00724E8A">
        <w:rPr>
          <w:rFonts w:eastAsiaTheme="minorEastAsia"/>
          <w:sz w:val="21"/>
          <w:szCs w:val="21"/>
          <w:lang w:val="en-US" w:eastAsia="zh-CN"/>
        </w:rPr>
        <w:t>,</w:t>
      </w:r>
      <w:r w:rsidR="00823435" w:rsidRPr="00724E8A">
        <w:rPr>
          <w:rFonts w:eastAsiaTheme="minorEastAsia"/>
          <w:sz w:val="21"/>
          <w:szCs w:val="21"/>
          <w:lang w:val="en-US" w:eastAsia="zh-CN"/>
        </w:rPr>
        <w:t xml:space="preserve"> orthogonal precoding</w:t>
      </w:r>
    </w:p>
    <w:p w14:paraId="5C96C5E1" w14:textId="5B6C99B0" w:rsidR="003309E1" w:rsidRPr="00724E8A" w:rsidRDefault="003309E1" w:rsidP="00C9201D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 xml:space="preserve">Rank 1+1, 2T2R, </w:t>
      </w:r>
      <w:r w:rsidRPr="00724E8A">
        <w:rPr>
          <w:rFonts w:eastAsiaTheme="minorEastAsia"/>
          <w:sz w:val="21"/>
          <w:szCs w:val="21"/>
          <w:lang w:eastAsia="zh-CN"/>
        </w:rPr>
        <w:t>MCS 13 for the target UE,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 16QAM interference TDLC300-100 random precoding </w:t>
      </w:r>
      <w:r w:rsidRPr="00724E8A">
        <w:rPr>
          <w:rFonts w:eastAsiaTheme="minorEastAsia"/>
          <w:i/>
          <w:iCs/>
          <w:sz w:val="21"/>
          <w:szCs w:val="21"/>
          <w:lang w:val="en-US" w:eastAsia="zh-CN"/>
        </w:rPr>
        <w:t>(Optional)</w:t>
      </w:r>
    </w:p>
    <w:p w14:paraId="4602952F" w14:textId="780B3831" w:rsidR="00021A7C" w:rsidRPr="00724E8A" w:rsidRDefault="003372F2" w:rsidP="00C9201D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Fu</w:t>
      </w:r>
      <w:r w:rsidRPr="00724E8A">
        <w:rPr>
          <w:sz w:val="21"/>
          <w:szCs w:val="21"/>
          <w:lang w:eastAsia="zh-CN"/>
        </w:rPr>
        <w:t xml:space="preserve">ll CHBW allocation (52PRBs) </w:t>
      </w:r>
      <w:r w:rsidR="00823435" w:rsidRPr="00724E8A">
        <w:rPr>
          <w:sz w:val="21"/>
          <w:szCs w:val="21"/>
          <w:lang w:eastAsia="zh-CN"/>
        </w:rPr>
        <w:t>FDRA of the co-UE:</w:t>
      </w:r>
    </w:p>
    <w:p w14:paraId="7F87AEFA" w14:textId="77777777" w:rsidR="00021A7C" w:rsidRPr="00724E8A" w:rsidRDefault="00823435" w:rsidP="00C9201D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Note: Assume that the R-ML also needs to perform DMRS port and FDRA information BD and all the agreed default a</w:t>
      </w:r>
      <w:proofErr w:type="spellStart"/>
      <w:r w:rsidRPr="00724E8A">
        <w:rPr>
          <w:sz w:val="21"/>
          <w:szCs w:val="21"/>
          <w:lang w:val="en-US" w:eastAsia="zh-CN"/>
        </w:rPr>
        <w:t>ssumptions</w:t>
      </w:r>
      <w:proofErr w:type="spellEnd"/>
      <w:r w:rsidRPr="00724E8A">
        <w:rPr>
          <w:sz w:val="21"/>
          <w:szCs w:val="21"/>
          <w:lang w:val="en-US" w:eastAsia="zh-CN"/>
        </w:rPr>
        <w:t xml:space="preserve"> are valid.</w:t>
      </w:r>
    </w:p>
    <w:p w14:paraId="13509BCB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724E8A">
        <w:rPr>
          <w:sz w:val="21"/>
          <w:szCs w:val="21"/>
          <w:lang w:eastAsia="zh-CN"/>
        </w:rPr>
        <w:t>C</w:t>
      </w:r>
      <w:proofErr w:type="spellStart"/>
      <w:r w:rsidRPr="00724E8A">
        <w:rPr>
          <w:sz w:val="21"/>
          <w:szCs w:val="21"/>
          <w:lang w:val="en-US" w:eastAsia="zh-CN"/>
        </w:rPr>
        <w:t>ompanies</w:t>
      </w:r>
      <w:proofErr w:type="spellEnd"/>
      <w:r w:rsidRPr="00724E8A">
        <w:rPr>
          <w:sz w:val="21"/>
          <w:szCs w:val="21"/>
          <w:lang w:val="en-US" w:eastAsia="zh-CN"/>
        </w:rPr>
        <w:t xml:space="preserve"> are encouraged to bring simulation results for the next meeting.</w:t>
      </w:r>
    </w:p>
    <w:p w14:paraId="37288042" w14:textId="77777777" w:rsidR="0060112F" w:rsidRPr="00724E8A" w:rsidRDefault="003372F2" w:rsidP="003372F2">
      <w:pPr>
        <w:pStyle w:val="af9"/>
        <w:numPr>
          <w:ilvl w:val="0"/>
          <w:numId w:val="2"/>
        </w:numPr>
        <w:overflowPunct/>
        <w:autoSpaceDE/>
        <w:autoSpaceDN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 xml:space="preserve">With this MO BD study, the </w:t>
      </w:r>
      <w:r w:rsidR="0060112F" w:rsidRPr="00724E8A">
        <w:rPr>
          <w:rFonts w:eastAsia="宋体"/>
          <w:sz w:val="21"/>
          <w:szCs w:val="21"/>
          <w:lang w:eastAsia="zh-CN"/>
        </w:rPr>
        <w:t>following is not precluded:</w:t>
      </w:r>
    </w:p>
    <w:p w14:paraId="16756EAD" w14:textId="635BDE5D" w:rsidR="00021A7C" w:rsidRPr="00724E8A" w:rsidRDefault="0060112F" w:rsidP="006011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T</w:t>
      </w:r>
      <w:r w:rsidRPr="00724E8A">
        <w:rPr>
          <w:rFonts w:eastAsiaTheme="minorEastAsia"/>
          <w:sz w:val="21"/>
          <w:szCs w:val="21"/>
          <w:lang w:eastAsia="zh-CN"/>
        </w:rPr>
        <w:t xml:space="preserve">he </w:t>
      </w:r>
      <w:r w:rsidR="003372F2" w:rsidRPr="00724E8A">
        <w:rPr>
          <w:rFonts w:eastAsiaTheme="minorEastAsia"/>
          <w:sz w:val="21"/>
          <w:szCs w:val="21"/>
          <w:lang w:eastAsia="zh-CN"/>
        </w:rPr>
        <w:t>possibility of full signalling of modulation order and/or other information.</w:t>
      </w:r>
    </w:p>
    <w:p w14:paraId="4E3F4423" w14:textId="6240C25C" w:rsidR="0060112F" w:rsidRPr="00724E8A" w:rsidRDefault="0060112F" w:rsidP="0060112F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The p</w:t>
      </w:r>
      <w:r w:rsidRPr="00724E8A">
        <w:rPr>
          <w:rFonts w:eastAsia="宋体"/>
          <w:sz w:val="21"/>
          <w:szCs w:val="21"/>
          <w:lang w:eastAsia="zh-CN"/>
        </w:rPr>
        <w:t>ossibility of non-dynamic NWA signalling (i.e., non-DCI) solutions.</w:t>
      </w:r>
    </w:p>
    <w:p w14:paraId="458B68AA" w14:textId="0721B068" w:rsidR="00021A7C" w:rsidRPr="00724E8A" w:rsidRDefault="0060112F" w:rsidP="0060112F">
      <w:pPr>
        <w:pStyle w:val="af9"/>
        <w:numPr>
          <w:ilvl w:val="0"/>
          <w:numId w:val="2"/>
        </w:numPr>
        <w:overflowPunct/>
        <w:autoSpaceDE/>
        <w:autoSpaceDN/>
        <w:snapToGrid w:val="0"/>
        <w:spacing w:before="60" w:after="60"/>
        <w:ind w:left="284" w:firstLineChars="0" w:hanging="284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For this MO BD study, companies are encouraged to take all proposals from Issue 1-2-3-2 into consideration.</w:t>
      </w:r>
    </w:p>
    <w:p w14:paraId="1AEE5AAB" w14:textId="77777777" w:rsidR="0060112F" w:rsidRPr="00724E8A" w:rsidRDefault="0060112F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="Malgun Gothic"/>
          <w:b/>
          <w:i/>
          <w:sz w:val="21"/>
          <w:szCs w:val="21"/>
          <w:u w:val="single"/>
          <w:lang w:eastAsia="ko-KR"/>
        </w:rPr>
      </w:pPr>
    </w:p>
    <w:p w14:paraId="103B2784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1-2-3-3: RS location information of the co-scheduled UE</w:t>
      </w:r>
    </w:p>
    <w:p w14:paraId="588A0EBB" w14:textId="7757D3F3" w:rsidR="00021A7C" w:rsidRPr="00724E8A" w:rsidRDefault="00BD0D16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  <w:r w:rsidRPr="00724E8A" w:rsidDel="00BD0D16">
        <w:rPr>
          <w:rFonts w:eastAsiaTheme="minorEastAsia"/>
          <w:i/>
          <w:sz w:val="21"/>
          <w:szCs w:val="21"/>
          <w:lang w:val="en-US" w:eastAsia="zh-CN"/>
        </w:rPr>
        <w:t xml:space="preserve"> </w:t>
      </w:r>
    </w:p>
    <w:p w14:paraId="6C3785D7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 xml:space="preserve">UE </w:t>
      </w:r>
      <w:r w:rsidRPr="00724E8A">
        <w:rPr>
          <w:rFonts w:eastAsiaTheme="minorEastAsia"/>
          <w:sz w:val="21"/>
          <w:szCs w:val="21"/>
          <w:lang w:eastAsia="zh-CN"/>
        </w:rPr>
        <w:t xml:space="preserve">can </w:t>
      </w:r>
      <w:r w:rsidRPr="00724E8A">
        <w:rPr>
          <w:sz w:val="21"/>
          <w:szCs w:val="21"/>
          <w:lang w:eastAsia="zh-CN"/>
        </w:rPr>
        <w:t>assume the target PDSCH is not overlapped with the CSI-RS of the co-scheduled UE</w:t>
      </w:r>
    </w:p>
    <w:p w14:paraId="581D00C2" w14:textId="259FC9B5" w:rsidR="00021A7C" w:rsidRPr="00724E8A" w:rsidRDefault="00BD0D16" w:rsidP="00AE5749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 xml:space="preserve">FFS </w:t>
      </w:r>
      <w:r w:rsidR="00823435" w:rsidRPr="00724E8A">
        <w:rPr>
          <w:sz w:val="21"/>
          <w:szCs w:val="21"/>
          <w:lang w:eastAsia="zh-CN"/>
        </w:rPr>
        <w:t>whether to consider RRC signalling to inform UE whether the default assumption is needed</w:t>
      </w:r>
    </w:p>
    <w:p w14:paraId="6BB3063D" w14:textId="77777777" w:rsidR="00021A7C" w:rsidRPr="00724E8A" w:rsidRDefault="00021A7C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4E03445A" w14:textId="77777777" w:rsidR="00021A7C" w:rsidRPr="00724E8A" w:rsidRDefault="00823435">
      <w:pPr>
        <w:widowControl w:val="0"/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1-2-3-2: Content of the network signalling on modulation order (for information)</w:t>
      </w:r>
    </w:p>
    <w:p w14:paraId="6E6203A3" w14:textId="56EF7BCC" w:rsidR="00021A7C" w:rsidRPr="00724E8A" w:rsidRDefault="00823435">
      <w:pPr>
        <w:pStyle w:val="af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724E8A">
        <w:rPr>
          <w:rFonts w:eastAsia="宋体" w:hint="eastAsia"/>
          <w:lang w:eastAsia="zh-CN"/>
        </w:rPr>
        <w:t>Proposal</w:t>
      </w:r>
      <w:r w:rsidRPr="00724E8A">
        <w:rPr>
          <w:rFonts w:eastAsia="宋体"/>
          <w:lang w:eastAsia="zh-CN"/>
        </w:rPr>
        <w:t xml:space="preserve"> 1: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805"/>
        <w:gridCol w:w="1170"/>
        <w:gridCol w:w="4050"/>
        <w:gridCol w:w="2880"/>
      </w:tblGrid>
      <w:tr w:rsidR="0060112F" w:rsidRPr="00724E8A" w14:paraId="01D2E6DB" w14:textId="77777777">
        <w:trPr>
          <w:trHeight w:val="70"/>
          <w:jc w:val="center"/>
        </w:trPr>
        <w:tc>
          <w:tcPr>
            <w:tcW w:w="1975" w:type="dxa"/>
            <w:gridSpan w:val="2"/>
          </w:tcPr>
          <w:p w14:paraId="41328757" w14:textId="77777777" w:rsidR="00021A7C" w:rsidRPr="00724E8A" w:rsidRDefault="00823435">
            <w:pPr>
              <w:spacing w:after="0"/>
              <w:jc w:val="center"/>
              <w:rPr>
                <w:b/>
                <w:bCs/>
              </w:rPr>
            </w:pPr>
            <w:r w:rsidRPr="00724E8A">
              <w:rPr>
                <w:b/>
                <w:bCs/>
              </w:rPr>
              <w:t>Signalling Overhead</w:t>
            </w:r>
          </w:p>
        </w:tc>
        <w:tc>
          <w:tcPr>
            <w:tcW w:w="4050" w:type="dxa"/>
          </w:tcPr>
          <w:p w14:paraId="4A7EE9A6" w14:textId="77777777" w:rsidR="00021A7C" w:rsidRPr="00724E8A" w:rsidRDefault="00823435">
            <w:pPr>
              <w:spacing w:after="0"/>
              <w:jc w:val="center"/>
              <w:rPr>
                <w:b/>
                <w:bCs/>
              </w:rPr>
            </w:pPr>
            <w:r w:rsidRPr="00724E8A">
              <w:rPr>
                <w:b/>
                <w:bCs/>
              </w:rPr>
              <w:t>DCI signalling Info.</w:t>
            </w:r>
          </w:p>
        </w:tc>
        <w:tc>
          <w:tcPr>
            <w:tcW w:w="2880" w:type="dxa"/>
          </w:tcPr>
          <w:p w14:paraId="01D6655E" w14:textId="77777777" w:rsidR="00021A7C" w:rsidRPr="00724E8A" w:rsidRDefault="00823435">
            <w:pPr>
              <w:spacing w:after="0"/>
              <w:jc w:val="center"/>
              <w:rPr>
                <w:b/>
                <w:bCs/>
              </w:rPr>
            </w:pPr>
            <w:r w:rsidRPr="00724E8A">
              <w:rPr>
                <w:b/>
                <w:bCs/>
              </w:rPr>
              <w:t>Antenna Port</w:t>
            </w:r>
          </w:p>
          <w:p w14:paraId="18FB7562" w14:textId="77777777" w:rsidR="00021A7C" w:rsidRPr="00724E8A" w:rsidRDefault="00823435">
            <w:pPr>
              <w:spacing w:after="0"/>
              <w:jc w:val="center"/>
              <w:rPr>
                <w:b/>
                <w:bCs/>
              </w:rPr>
            </w:pPr>
            <w:r w:rsidRPr="00724E8A">
              <w:rPr>
                <w:b/>
                <w:bCs/>
              </w:rPr>
              <w:t>= 1000 + DMRS Port (P)</w:t>
            </w:r>
          </w:p>
        </w:tc>
      </w:tr>
      <w:tr w:rsidR="0060112F" w:rsidRPr="00724E8A" w14:paraId="1D8DBE90" w14:textId="77777777">
        <w:trPr>
          <w:trHeight w:val="894"/>
          <w:jc w:val="center"/>
        </w:trPr>
        <w:tc>
          <w:tcPr>
            <w:tcW w:w="805" w:type="dxa"/>
            <w:vAlign w:val="center"/>
          </w:tcPr>
          <w:p w14:paraId="12EF1729" w14:textId="77777777" w:rsidR="00021A7C" w:rsidRPr="00724E8A" w:rsidRDefault="00823435">
            <w:pPr>
              <w:spacing w:after="0"/>
              <w:jc w:val="center"/>
            </w:pPr>
            <w:r w:rsidRPr="00724E8A">
              <w:t>2 bits</w:t>
            </w:r>
          </w:p>
        </w:tc>
        <w:tc>
          <w:tcPr>
            <w:tcW w:w="1170" w:type="dxa"/>
            <w:vAlign w:val="center"/>
          </w:tcPr>
          <w:p w14:paraId="79582AD4" w14:textId="77777777" w:rsidR="00021A7C" w:rsidRPr="00724E8A" w:rsidRDefault="00823435">
            <w:pPr>
              <w:spacing w:after="0"/>
              <w:jc w:val="center"/>
              <w:rPr>
                <w:i/>
                <w:iCs/>
                <w:lang w:val="en-US"/>
              </w:rPr>
            </w:pPr>
            <w:proofErr w:type="spellStart"/>
            <w:r w:rsidRPr="00724E8A">
              <w:rPr>
                <w:i/>
                <w:iCs/>
              </w:rPr>
              <w:t>maxMIMO</w:t>
            </w:r>
            <w:proofErr w:type="spellEnd"/>
            <w:r w:rsidRPr="00724E8A">
              <w:rPr>
                <w:i/>
                <w:iCs/>
              </w:rPr>
              <w:t>-Layers</w:t>
            </w:r>
            <w:r w:rsidRPr="00724E8A">
              <w:t xml:space="preserve"> </w:t>
            </w:r>
            <w:r w:rsidRPr="00724E8A">
              <w:rPr>
                <w:i/>
                <w:iCs/>
              </w:rPr>
              <w:t>=</w:t>
            </w:r>
            <w:r w:rsidRPr="00724E8A">
              <w:t xml:space="preserve"> 2</w:t>
            </w:r>
          </w:p>
        </w:tc>
        <w:tc>
          <w:tcPr>
            <w:tcW w:w="4050" w:type="dxa"/>
            <w:vAlign w:val="center"/>
          </w:tcPr>
          <w:p w14:paraId="466FFAEE" w14:textId="77777777" w:rsidR="00021A7C" w:rsidRPr="00724E8A" w:rsidRDefault="00823435">
            <w:pPr>
              <w:spacing w:after="0"/>
            </w:pPr>
            <w:r w:rsidRPr="00724E8A">
              <w:t>00: No interference presence</w:t>
            </w:r>
          </w:p>
          <w:p w14:paraId="50FA564D" w14:textId="77777777" w:rsidR="00021A7C" w:rsidRPr="00724E8A" w:rsidRDefault="00823435">
            <w:pPr>
              <w:spacing w:after="0"/>
            </w:pPr>
            <w:r w:rsidRPr="00724E8A">
              <w:t>01: Interference with QPSK</w:t>
            </w:r>
          </w:p>
          <w:p w14:paraId="2ECD99A5" w14:textId="77777777" w:rsidR="00021A7C" w:rsidRPr="00724E8A" w:rsidRDefault="00823435">
            <w:pPr>
              <w:spacing w:after="0"/>
            </w:pPr>
            <w:r w:rsidRPr="00724E8A">
              <w:t>10: Interference with 16QAM</w:t>
            </w:r>
          </w:p>
          <w:p w14:paraId="208C2855" w14:textId="77777777" w:rsidR="00021A7C" w:rsidRPr="00724E8A" w:rsidRDefault="00823435">
            <w:pPr>
              <w:spacing w:after="0"/>
            </w:pPr>
            <w:r w:rsidRPr="00724E8A">
              <w:t>11: Interference with 64QAM or 256 QAM</w:t>
            </w:r>
          </w:p>
        </w:tc>
        <w:tc>
          <w:tcPr>
            <w:tcW w:w="2880" w:type="dxa"/>
            <w:vAlign w:val="center"/>
          </w:tcPr>
          <w:p w14:paraId="3BF4131B" w14:textId="77777777" w:rsidR="00021A7C" w:rsidRPr="00724E8A" w:rsidRDefault="00823435">
            <w:pPr>
              <w:spacing w:after="0"/>
              <w:jc w:val="center"/>
              <w:rPr>
                <w:sz w:val="22"/>
                <w:szCs w:val="22"/>
              </w:rPr>
            </w:pPr>
            <w:r w:rsidRPr="00724E8A">
              <w:rPr>
                <w:sz w:val="22"/>
                <w:szCs w:val="22"/>
              </w:rPr>
              <w:t>P = {0, 1}</w:t>
            </w:r>
          </w:p>
        </w:tc>
      </w:tr>
      <w:tr w:rsidR="00021A7C" w:rsidRPr="00724E8A" w14:paraId="245EF21E" w14:textId="77777777">
        <w:trPr>
          <w:trHeight w:val="1254"/>
          <w:jc w:val="center"/>
        </w:trPr>
        <w:tc>
          <w:tcPr>
            <w:tcW w:w="805" w:type="dxa"/>
            <w:vAlign w:val="center"/>
          </w:tcPr>
          <w:p w14:paraId="61D4664A" w14:textId="77777777" w:rsidR="00021A7C" w:rsidRPr="00724E8A" w:rsidRDefault="00823435">
            <w:pPr>
              <w:spacing w:after="0"/>
              <w:jc w:val="center"/>
            </w:pPr>
            <w:r w:rsidRPr="00724E8A">
              <w:t>6 bits</w:t>
            </w:r>
          </w:p>
        </w:tc>
        <w:tc>
          <w:tcPr>
            <w:tcW w:w="1170" w:type="dxa"/>
            <w:vAlign w:val="center"/>
          </w:tcPr>
          <w:p w14:paraId="2C6505C4" w14:textId="77777777" w:rsidR="00021A7C" w:rsidRPr="00724E8A" w:rsidRDefault="00823435">
            <w:pPr>
              <w:spacing w:after="0"/>
              <w:jc w:val="center"/>
            </w:pPr>
            <w:proofErr w:type="spellStart"/>
            <w:r w:rsidRPr="00724E8A">
              <w:rPr>
                <w:i/>
                <w:iCs/>
              </w:rPr>
              <w:t>maxMIMO</w:t>
            </w:r>
            <w:proofErr w:type="spellEnd"/>
            <w:r w:rsidRPr="00724E8A">
              <w:rPr>
                <w:i/>
                <w:iCs/>
              </w:rPr>
              <w:t>-Layers</w:t>
            </w:r>
            <w:r w:rsidRPr="00724E8A">
              <w:t xml:space="preserve"> </w:t>
            </w:r>
            <w:r w:rsidRPr="00724E8A">
              <w:rPr>
                <w:i/>
                <w:iCs/>
              </w:rPr>
              <w:t xml:space="preserve">= </w:t>
            </w:r>
            <w:r w:rsidRPr="00724E8A">
              <w:t>4</w:t>
            </w:r>
          </w:p>
        </w:tc>
        <w:tc>
          <w:tcPr>
            <w:tcW w:w="4050" w:type="dxa"/>
            <w:vAlign w:val="center"/>
          </w:tcPr>
          <w:p w14:paraId="3A9B04B9" w14:textId="77777777" w:rsidR="00021A7C" w:rsidRPr="00724E8A" w:rsidRDefault="00823435">
            <w:pPr>
              <w:spacing w:after="0"/>
            </w:pPr>
            <w:r w:rsidRPr="00724E8A">
              <w:t>For 3 interfering ports in cyclic order from desired layer, each 2 bits represent as</w:t>
            </w:r>
          </w:p>
          <w:p w14:paraId="681102D9" w14:textId="77777777" w:rsidR="00021A7C" w:rsidRPr="00724E8A" w:rsidRDefault="00823435">
            <w:pPr>
              <w:spacing w:after="0"/>
            </w:pPr>
            <w:r w:rsidRPr="00724E8A">
              <w:t>00: No interference presence</w:t>
            </w:r>
          </w:p>
          <w:p w14:paraId="6FA73045" w14:textId="77777777" w:rsidR="00021A7C" w:rsidRPr="00724E8A" w:rsidRDefault="00823435">
            <w:pPr>
              <w:spacing w:after="0"/>
            </w:pPr>
            <w:r w:rsidRPr="00724E8A">
              <w:t>01: Interference with QPSK</w:t>
            </w:r>
          </w:p>
          <w:p w14:paraId="7BF3C76A" w14:textId="77777777" w:rsidR="00021A7C" w:rsidRPr="00724E8A" w:rsidRDefault="00823435">
            <w:pPr>
              <w:spacing w:after="0"/>
            </w:pPr>
            <w:r w:rsidRPr="00724E8A">
              <w:t>10: Interference with 16QAM</w:t>
            </w:r>
          </w:p>
          <w:p w14:paraId="5236338E" w14:textId="77777777" w:rsidR="00021A7C" w:rsidRPr="00724E8A" w:rsidRDefault="00823435">
            <w:pPr>
              <w:spacing w:after="0"/>
            </w:pPr>
            <w:r w:rsidRPr="00724E8A">
              <w:t>11: Interference with 64QAM or 256 QAM</w:t>
            </w:r>
          </w:p>
        </w:tc>
        <w:tc>
          <w:tcPr>
            <w:tcW w:w="2880" w:type="dxa"/>
            <w:vAlign w:val="center"/>
          </w:tcPr>
          <w:p w14:paraId="0464A6C8" w14:textId="77777777" w:rsidR="00021A7C" w:rsidRPr="00724E8A" w:rsidRDefault="00823435">
            <w:pPr>
              <w:spacing w:after="0"/>
              <w:jc w:val="center"/>
              <w:rPr>
                <w:sz w:val="22"/>
                <w:szCs w:val="22"/>
              </w:rPr>
            </w:pPr>
            <w:r w:rsidRPr="00724E8A">
              <w:rPr>
                <w:sz w:val="22"/>
                <w:szCs w:val="22"/>
              </w:rPr>
              <w:t>P = {0, 1, 2, 3}</w:t>
            </w:r>
          </w:p>
        </w:tc>
      </w:tr>
    </w:tbl>
    <w:p w14:paraId="697B29DC" w14:textId="77777777" w:rsidR="00021A7C" w:rsidRPr="00724E8A" w:rsidRDefault="00021A7C">
      <w:pPr>
        <w:snapToGrid w:val="0"/>
        <w:spacing w:before="60" w:after="60"/>
        <w:rPr>
          <w:lang w:eastAsia="zh-CN"/>
        </w:rPr>
      </w:pPr>
    </w:p>
    <w:p w14:paraId="3501C945" w14:textId="3C6D243D" w:rsidR="00021A7C" w:rsidRPr="00724E8A" w:rsidRDefault="00823435">
      <w:pPr>
        <w:pStyle w:val="af9"/>
        <w:numPr>
          <w:ilvl w:val="0"/>
          <w:numId w:val="2"/>
        </w:numPr>
        <w:overflowPunct/>
        <w:autoSpaceDE/>
        <w:autoSpaceDN/>
        <w:adjustRightInd/>
        <w:snapToGrid w:val="0"/>
        <w:spacing w:before="60" w:after="60"/>
        <w:ind w:left="284" w:firstLineChars="0" w:hanging="284"/>
        <w:textAlignment w:val="auto"/>
        <w:rPr>
          <w:rFonts w:eastAsia="宋体"/>
          <w:lang w:eastAsia="zh-CN"/>
        </w:rPr>
      </w:pPr>
      <w:r w:rsidRPr="00724E8A">
        <w:rPr>
          <w:rFonts w:eastAsia="宋体" w:hint="eastAsia"/>
          <w:lang w:eastAsia="zh-CN"/>
        </w:rPr>
        <w:t>P</w:t>
      </w:r>
      <w:r w:rsidRPr="00724E8A">
        <w:rPr>
          <w:rFonts w:eastAsia="宋体"/>
          <w:lang w:eastAsia="zh-CN"/>
        </w:rPr>
        <w:t>roposal 2: Use examples listed in below as start point</w:t>
      </w:r>
    </w:p>
    <w:p w14:paraId="511C5247" w14:textId="42141DEA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snapToGrid w:val="0"/>
        <w:spacing w:before="60" w:after="60"/>
        <w:ind w:leftChars="213" w:left="709" w:hanging="283"/>
        <w:textAlignment w:val="auto"/>
        <w:rPr>
          <w:lang w:eastAsia="zh-CN"/>
        </w:rPr>
      </w:pPr>
      <w:r w:rsidRPr="00724E8A">
        <w:rPr>
          <w:lang w:eastAsia="zh-CN"/>
        </w:rPr>
        <w:t xml:space="preserve">Example </w:t>
      </w:r>
      <w:r w:rsidR="00075DCF" w:rsidRPr="00724E8A">
        <w:rPr>
          <w:lang w:eastAsia="zh-CN"/>
        </w:rPr>
        <w:t>1</w:t>
      </w:r>
      <w:r w:rsidRPr="00724E8A">
        <w:rPr>
          <w:lang w:eastAsia="zh-CN"/>
        </w:rPr>
        <w:t>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9"/>
        <w:gridCol w:w="2904"/>
        <w:gridCol w:w="5103"/>
      </w:tblGrid>
      <w:tr w:rsidR="0060112F" w:rsidRPr="00724E8A" w14:paraId="58FBAB50" w14:textId="77777777">
        <w:trPr>
          <w:jc w:val="center"/>
        </w:trPr>
        <w:tc>
          <w:tcPr>
            <w:tcW w:w="11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D5113" w14:textId="77777777" w:rsidR="00021A7C" w:rsidRPr="00724E8A" w:rsidRDefault="00823435">
            <w:pPr>
              <w:jc w:val="center"/>
              <w:rPr>
                <w:b/>
                <w:bCs/>
                <w:lang w:val="en-US" w:eastAsia="ko-KR"/>
              </w:rPr>
            </w:pPr>
            <w:r w:rsidRPr="00724E8A">
              <w:rPr>
                <w:b/>
                <w:bCs/>
                <w:lang w:val="en-US" w:eastAsia="ko-KR"/>
              </w:rPr>
              <w:t>Bitfield</w:t>
            </w:r>
          </w:p>
        </w:tc>
        <w:tc>
          <w:tcPr>
            <w:tcW w:w="29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133B" w14:textId="77777777" w:rsidR="00021A7C" w:rsidRPr="00724E8A" w:rsidRDefault="00823435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 w:eastAsia="ko-KR"/>
              </w:rPr>
            </w:pPr>
            <w:proofErr w:type="spellStart"/>
            <w:r w:rsidRPr="00724E8A">
              <w:rPr>
                <w:b/>
                <w:bCs/>
                <w:lang w:val="en-US" w:eastAsia="ko-KR"/>
              </w:rPr>
              <w:t>coUE</w:t>
            </w:r>
            <w:proofErr w:type="spellEnd"/>
            <w:r w:rsidRPr="00724E8A">
              <w:rPr>
                <w:b/>
                <w:bCs/>
                <w:lang w:val="en-US" w:eastAsia="ko-KR"/>
              </w:rPr>
              <w:t xml:space="preserve"> modulation order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A834A" w14:textId="77777777" w:rsidR="00021A7C" w:rsidRPr="00724E8A" w:rsidRDefault="00823435">
            <w:pPr>
              <w:jc w:val="center"/>
              <w:rPr>
                <w:b/>
                <w:bCs/>
                <w:lang w:val="en-US" w:eastAsia="ko-KR"/>
              </w:rPr>
            </w:pPr>
            <w:r w:rsidRPr="00724E8A">
              <w:rPr>
                <w:b/>
                <w:bCs/>
                <w:lang w:val="en-US" w:eastAsia="ko-KR"/>
              </w:rPr>
              <w:t>UE behavior</w:t>
            </w:r>
          </w:p>
        </w:tc>
      </w:tr>
      <w:tr w:rsidR="0060112F" w:rsidRPr="00724E8A" w14:paraId="77F1C869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7F899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000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8EBEF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rFonts w:hint="eastAsia"/>
                <w:lang w:val="en-US"/>
              </w:rPr>
              <w:t>N</w:t>
            </w:r>
            <w:r w:rsidRPr="00724E8A">
              <w:rPr>
                <w:lang w:val="en-US"/>
              </w:rPr>
              <w:t>o UE which has same DMRS sequence with target paired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0E50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SU-MIMO (MMSE-IRC)</w:t>
            </w:r>
          </w:p>
        </w:tc>
      </w:tr>
      <w:tr w:rsidR="0060112F" w:rsidRPr="00724E8A" w14:paraId="6DD45D7A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24A93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001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A892" w14:textId="77777777" w:rsidR="00021A7C" w:rsidRPr="00724E8A" w:rsidRDefault="00823435">
            <w:pPr>
              <w:jc w:val="center"/>
              <w:rPr>
                <w:lang w:val="en-US" w:eastAsia="zh-TW"/>
              </w:rPr>
            </w:pPr>
            <w:r w:rsidRPr="00724E8A">
              <w:rPr>
                <w:lang w:val="en-US"/>
              </w:rPr>
              <w:t>PRB aligned</w:t>
            </w:r>
            <w:r w:rsidRPr="00724E8A">
              <w:rPr>
                <w:lang w:val="en-US"/>
              </w:rPr>
              <w:br/>
              <w:t xml:space="preserve">(Single </w:t>
            </w:r>
            <w:proofErr w:type="spellStart"/>
            <w:r w:rsidRPr="00724E8A">
              <w:rPr>
                <w:lang w:val="en-US"/>
              </w:rPr>
              <w:t>coUE</w:t>
            </w:r>
            <w:proofErr w:type="spellEnd"/>
            <w:r w:rsidRPr="00724E8A">
              <w:rPr>
                <w:lang w:val="en-US"/>
              </w:rPr>
              <w:t xml:space="preserve"> modulation</w:t>
            </w:r>
            <w:r w:rsidRPr="00724E8A">
              <w:rPr>
                <w:lang w:val="en-US"/>
              </w:rPr>
              <w:br/>
              <w:t>per PRB)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6A13B" w14:textId="77777777" w:rsidR="00021A7C" w:rsidRPr="00724E8A" w:rsidRDefault="00823435">
            <w:pPr>
              <w:jc w:val="center"/>
              <w:rPr>
                <w:lang w:val="en-US"/>
              </w:rPr>
            </w:pPr>
            <w:r w:rsidRPr="00724E8A">
              <w:rPr>
                <w:lang w:val="en-US"/>
              </w:rPr>
              <w:t>UE fallback to MMSE-IRC or R-ML with blind detection with only 4 hypotheses (UE dependent)</w:t>
            </w:r>
          </w:p>
        </w:tc>
      </w:tr>
      <w:tr w:rsidR="0060112F" w:rsidRPr="00724E8A" w14:paraId="6650FC68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2F3B4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010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C06E5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 xml:space="preserve">Bandwidth aligned, QPSK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7C79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R-ML without modulation order detection</w:t>
            </w:r>
          </w:p>
        </w:tc>
      </w:tr>
      <w:tr w:rsidR="0060112F" w:rsidRPr="00724E8A" w14:paraId="529EE028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0270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011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68AA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Bandwidth aligned, 16-QAM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E23C4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R-ML without modulation order detection</w:t>
            </w:r>
          </w:p>
        </w:tc>
      </w:tr>
      <w:tr w:rsidR="0060112F" w:rsidRPr="00724E8A" w14:paraId="18585A74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A4316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100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C73B2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Bandwidth aligned, 64-QAM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18D4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R-ML without modulation order detection</w:t>
            </w:r>
          </w:p>
        </w:tc>
      </w:tr>
      <w:tr w:rsidR="0060112F" w:rsidRPr="00724E8A" w14:paraId="1A6DB635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DB07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101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94893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Bandwidth aligned, 256-QAM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20F9C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R-ML without modulation order detection</w:t>
            </w:r>
          </w:p>
        </w:tc>
      </w:tr>
      <w:tr w:rsidR="0060112F" w:rsidRPr="00724E8A" w14:paraId="0F732253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BD42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110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07B0D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Bandwidth aligned, 1024-QAM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4EC2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R-ML without modulation order detection</w:t>
            </w:r>
          </w:p>
        </w:tc>
      </w:tr>
      <w:tr w:rsidR="0060112F" w:rsidRPr="00724E8A" w14:paraId="1974CF45" w14:textId="77777777">
        <w:trPr>
          <w:jc w:val="center"/>
        </w:trPr>
        <w:tc>
          <w:tcPr>
            <w:tcW w:w="11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88652" w14:textId="77777777" w:rsidR="00021A7C" w:rsidRPr="00724E8A" w:rsidRDefault="00823435">
            <w:pPr>
              <w:jc w:val="center"/>
              <w:rPr>
                <w:lang w:val="en-US" w:eastAsia="ko-KR"/>
              </w:rPr>
            </w:pPr>
            <w:r w:rsidRPr="00724E8A">
              <w:rPr>
                <w:lang w:val="en-US" w:eastAsia="ko-KR"/>
              </w:rPr>
              <w:t>111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CC29" w14:textId="77777777" w:rsidR="00021A7C" w:rsidRPr="00724E8A" w:rsidRDefault="00823435">
            <w:pPr>
              <w:jc w:val="center"/>
              <w:rPr>
                <w:lang w:val="en-US" w:eastAsia="zh-TW"/>
              </w:rPr>
            </w:pPr>
            <w:r w:rsidRPr="00724E8A">
              <w:rPr>
                <w:lang w:val="en-US"/>
              </w:rPr>
              <w:t>PRB not aligned</w:t>
            </w:r>
            <w:r w:rsidRPr="00724E8A">
              <w:rPr>
                <w:lang w:val="en-US"/>
              </w:rPr>
              <w:br/>
              <w:t xml:space="preserve">(Multiple </w:t>
            </w:r>
            <w:proofErr w:type="spellStart"/>
            <w:r w:rsidRPr="00724E8A">
              <w:rPr>
                <w:lang w:val="en-US"/>
              </w:rPr>
              <w:t>coUE</w:t>
            </w:r>
            <w:proofErr w:type="spellEnd"/>
            <w:r w:rsidRPr="00724E8A">
              <w:rPr>
                <w:lang w:val="en-US"/>
              </w:rPr>
              <w:t xml:space="preserve"> modulations per PRB)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089A" w14:textId="77777777" w:rsidR="00021A7C" w:rsidRPr="00724E8A" w:rsidRDefault="00823435">
            <w:pPr>
              <w:jc w:val="center"/>
              <w:rPr>
                <w:lang w:val="en-US"/>
              </w:rPr>
            </w:pPr>
            <w:r w:rsidRPr="00724E8A">
              <w:rPr>
                <w:lang w:val="en-US"/>
              </w:rPr>
              <w:t>UE fallback to MMSE-IRC or R-ML with blind detection (UE dependent)</w:t>
            </w:r>
          </w:p>
        </w:tc>
      </w:tr>
    </w:tbl>
    <w:p w14:paraId="2644C823" w14:textId="525CB03D" w:rsidR="00021A7C" w:rsidRPr="00724E8A" w:rsidRDefault="00823435" w:rsidP="001613C7">
      <w:pPr>
        <w:pStyle w:val="af9"/>
        <w:numPr>
          <w:ilvl w:val="0"/>
          <w:numId w:val="9"/>
        </w:numPr>
        <w:snapToGrid w:val="0"/>
        <w:spacing w:before="60" w:after="60"/>
        <w:ind w:firstLineChars="0"/>
        <w:rPr>
          <w:rFonts w:eastAsiaTheme="minorEastAsia"/>
          <w:i/>
          <w:iCs/>
          <w:sz w:val="21"/>
          <w:szCs w:val="21"/>
          <w:lang w:val="en-US" w:eastAsia="zh-CN"/>
        </w:rPr>
      </w:pPr>
      <w:r w:rsidRPr="00724E8A">
        <w:rPr>
          <w:rFonts w:eastAsiaTheme="minorEastAsia"/>
          <w:iCs/>
          <w:sz w:val="21"/>
          <w:szCs w:val="21"/>
          <w:lang w:val="en-US" w:eastAsia="zh-CN"/>
        </w:rPr>
        <w:t>Proposal 3: Introduce the RRC based signaling to inform UE the MCS index table(s) used for PDSCH of the co-scheduled UEs, or signal the maximum MCS index table (64QAM, 256QAM or 1024QAM table) used among all the (potential) co-scheduled UEs.</w:t>
      </w:r>
    </w:p>
    <w:p w14:paraId="24307B2B" w14:textId="3FED52F5" w:rsidR="00021A7C" w:rsidRPr="00724E8A" w:rsidRDefault="00075DCF" w:rsidP="00075DCF">
      <w:pPr>
        <w:pStyle w:val="af9"/>
        <w:numPr>
          <w:ilvl w:val="0"/>
          <w:numId w:val="9"/>
        </w:numPr>
        <w:snapToGrid w:val="0"/>
        <w:spacing w:before="60" w:after="60"/>
        <w:ind w:firstLineChars="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sz w:val="21"/>
          <w:szCs w:val="21"/>
          <w:lang w:val="en-US" w:eastAsia="zh-CN"/>
        </w:rPr>
        <w:t>Proposal 4: Include blind detection opportunities for modulation order detection using semi-static DUT resource allocation, where DUT is not scheduled with PDSCH, but co-scheduled UEs are scheduled with PDSCH.</w:t>
      </w:r>
    </w:p>
    <w:p w14:paraId="0E945F1E" w14:textId="1684A5B5" w:rsidR="00A537DF" w:rsidRPr="00724E8A" w:rsidRDefault="00A537DF" w:rsidP="00075DCF">
      <w:pPr>
        <w:pStyle w:val="af9"/>
        <w:numPr>
          <w:ilvl w:val="0"/>
          <w:numId w:val="9"/>
        </w:numPr>
        <w:snapToGrid w:val="0"/>
        <w:spacing w:before="60" w:after="60"/>
        <w:ind w:firstLineChars="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 w:hint="eastAsia"/>
          <w:sz w:val="21"/>
          <w:szCs w:val="21"/>
          <w:lang w:val="en-US" w:eastAsia="zh-CN"/>
        </w:rPr>
        <w:t>P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roposal 5: Introduce DCI </w:t>
      </w:r>
      <w:r w:rsidR="00A61AD0" w:rsidRPr="00724E8A">
        <w:rPr>
          <w:rFonts w:eastAsiaTheme="minorEastAsia"/>
          <w:sz w:val="21"/>
          <w:szCs w:val="21"/>
          <w:lang w:val="en-US" w:eastAsia="zh-CN"/>
        </w:rPr>
        <w:t>signaling</w:t>
      </w:r>
      <w:r w:rsidRPr="00724E8A">
        <w:rPr>
          <w:rFonts w:eastAsiaTheme="minorEastAsia"/>
          <w:sz w:val="21"/>
          <w:szCs w:val="21"/>
          <w:lang w:val="en-US" w:eastAsia="zh-CN"/>
        </w:rPr>
        <w:t xml:space="preserve"> to assist blind detection, such as 1 bit modulation order set information for each co-scheduled UE to reduce search space, for example, when </w:t>
      </w:r>
      <w:proofErr w:type="spellStart"/>
      <w:r w:rsidRPr="00724E8A">
        <w:rPr>
          <w:rFonts w:eastAsiaTheme="minorEastAsia"/>
          <w:sz w:val="21"/>
          <w:szCs w:val="21"/>
          <w:lang w:val="en-US" w:eastAsia="zh-CN"/>
        </w:rPr>
        <w:t>gNB</w:t>
      </w:r>
      <w:proofErr w:type="spellEnd"/>
      <w:r w:rsidRPr="00724E8A">
        <w:rPr>
          <w:rFonts w:eastAsiaTheme="minorEastAsia"/>
          <w:sz w:val="21"/>
          <w:szCs w:val="21"/>
          <w:lang w:val="en-US" w:eastAsia="zh-CN"/>
        </w:rPr>
        <w:t xml:space="preserve"> decide 16QAM for a co-scheduled UE, then </w:t>
      </w:r>
      <w:proofErr w:type="spellStart"/>
      <w:r w:rsidRPr="00724E8A">
        <w:rPr>
          <w:rFonts w:eastAsiaTheme="minorEastAsia"/>
          <w:sz w:val="21"/>
          <w:szCs w:val="21"/>
          <w:lang w:val="en-US" w:eastAsia="zh-CN"/>
        </w:rPr>
        <w:t>gNB</w:t>
      </w:r>
      <w:proofErr w:type="spellEnd"/>
      <w:r w:rsidRPr="00724E8A">
        <w:rPr>
          <w:rFonts w:eastAsiaTheme="minorEastAsia"/>
          <w:sz w:val="21"/>
          <w:szCs w:val="21"/>
          <w:lang w:val="en-US" w:eastAsia="zh-CN"/>
        </w:rPr>
        <w:t xml:space="preserve"> transmit 1 bit to indicate the modulation order of this co-scheduled UE is in the set {16QAM, 64QAM}</w:t>
      </w:r>
    </w:p>
    <w:p w14:paraId="72F1F18A" w14:textId="72C9E6A1" w:rsidR="00021A7C" w:rsidRPr="00724E8A" w:rsidRDefault="00BD0D16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  <w:r w:rsidRPr="00724E8A" w:rsidDel="00BD0D16">
        <w:rPr>
          <w:rFonts w:eastAsiaTheme="minorEastAsia"/>
          <w:i/>
          <w:sz w:val="21"/>
          <w:szCs w:val="21"/>
          <w:lang w:val="en-US" w:eastAsia="zh-CN"/>
        </w:rPr>
        <w:t xml:space="preserve"> </w:t>
      </w:r>
    </w:p>
    <w:p w14:paraId="46CC41EE" w14:textId="77777777" w:rsidR="00021A7C" w:rsidRPr="00724E8A" w:rsidRDefault="00823435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val="en-US" w:eastAsia="zh-CN"/>
        </w:rPr>
        <w:t>To be discussed in the next meeting if introduced</w:t>
      </w:r>
    </w:p>
    <w:p w14:paraId="250A189C" w14:textId="77777777" w:rsidR="00021A7C" w:rsidRPr="00724E8A" w:rsidRDefault="00021A7C">
      <w:pPr>
        <w:widowControl w:val="0"/>
        <w:tabs>
          <w:tab w:val="left" w:pos="1440"/>
          <w:tab w:val="left" w:pos="1701"/>
        </w:tabs>
        <w:snapToGrid w:val="0"/>
        <w:spacing w:before="60" w:after="60"/>
        <w:rPr>
          <w:rFonts w:eastAsiaTheme="minorEastAsia"/>
          <w:sz w:val="21"/>
          <w:szCs w:val="21"/>
          <w:lang w:eastAsia="zh-CN"/>
        </w:rPr>
      </w:pPr>
    </w:p>
    <w:p w14:paraId="0F5EE7A6" w14:textId="77777777" w:rsidR="00021A7C" w:rsidRPr="00724E8A" w:rsidRDefault="00823435">
      <w:pPr>
        <w:pStyle w:val="4"/>
        <w:snapToGrid w:val="0"/>
        <w:spacing w:before="60" w:after="60"/>
        <w:ind w:left="0" w:firstLine="0"/>
        <w:rPr>
          <w:rFonts w:ascii="Arial Unicode MS" w:eastAsia="Arial Unicode MS" w:hAnsi="Arial Unicode MS" w:cs="Arial Unicode MS"/>
          <w:sz w:val="22"/>
          <w:szCs w:val="22"/>
        </w:rPr>
      </w:pPr>
      <w:r w:rsidRPr="00724E8A">
        <w:rPr>
          <w:rFonts w:ascii="Arial Unicode MS" w:eastAsia="Arial Unicode MS" w:hAnsi="Arial Unicode MS" w:cs="Arial Unicode MS"/>
          <w:sz w:val="22"/>
          <w:szCs w:val="22"/>
        </w:rPr>
        <w:t>Sub-topic 1-2-4: Signalling for network assistant information if introduced</w:t>
      </w:r>
    </w:p>
    <w:p w14:paraId="46E99004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1-2-4-1: Signalling for the network assistant information (If introduced)</w:t>
      </w:r>
    </w:p>
    <w:p w14:paraId="0946B296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783DE2C1" w14:textId="25391786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Only consider RRC or MAC-CE based network assistance signalling</w:t>
      </w:r>
    </w:p>
    <w:p w14:paraId="79310424" w14:textId="1A48482C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val="da-DK" w:eastAsia="zh-CN"/>
        </w:rPr>
      </w:pPr>
      <w:r w:rsidRPr="00724E8A">
        <w:rPr>
          <w:sz w:val="21"/>
          <w:szCs w:val="21"/>
          <w:lang w:val="da-DK" w:eastAsia="zh-CN"/>
        </w:rPr>
        <w:t xml:space="preserve">Option 2: DCI </w:t>
      </w:r>
    </w:p>
    <w:p w14:paraId="6878C6FF" w14:textId="62058750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>3: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 xml:space="preserve">FFS </w:t>
      </w:r>
      <w:r w:rsidRPr="00724E8A">
        <w:rPr>
          <w:sz w:val="21"/>
          <w:szCs w:val="21"/>
        </w:rPr>
        <w:t>once it is agreed which information is to be signalled</w:t>
      </w:r>
    </w:p>
    <w:p w14:paraId="7C771075" w14:textId="09250545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Option 4: Some of the information could be carried by DCI and others carried by higher layer</w:t>
      </w:r>
    </w:p>
    <w:p w14:paraId="7EBF40F3" w14:textId="52D1258F" w:rsidR="00021A7C" w:rsidRPr="00724E8A" w:rsidRDefault="00BD0D16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  <w:r w:rsidRPr="00724E8A" w:rsidDel="00BD0D16">
        <w:rPr>
          <w:rFonts w:eastAsiaTheme="minorEastAsia"/>
          <w:i/>
          <w:sz w:val="21"/>
          <w:szCs w:val="21"/>
          <w:lang w:val="en-US" w:eastAsia="zh-CN"/>
        </w:rPr>
        <w:t xml:space="preserve"> </w:t>
      </w:r>
    </w:p>
    <w:p w14:paraId="0A2BB293" w14:textId="77777777" w:rsidR="00021A7C" w:rsidRPr="00724E8A" w:rsidRDefault="00823435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val="en-US" w:eastAsia="zh-CN"/>
        </w:rPr>
        <w:t>Discuss separately for each parameter</w:t>
      </w:r>
    </w:p>
    <w:p w14:paraId="675C62F1" w14:textId="77777777" w:rsidR="00021A7C" w:rsidRPr="00724E8A" w:rsidRDefault="00021A7C">
      <w:pPr>
        <w:snapToGrid w:val="0"/>
        <w:spacing w:before="60" w:after="60"/>
        <w:rPr>
          <w:sz w:val="21"/>
          <w:szCs w:val="21"/>
          <w:lang w:eastAsia="zh-CN"/>
        </w:rPr>
      </w:pPr>
    </w:p>
    <w:p w14:paraId="5E4CA3BF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  <w:lang w:eastAsia="ko-KR"/>
        </w:rPr>
        <w:t>Issue 1-2-4-2: Granularity of the network assistant signalling (If introduced)</w:t>
      </w:r>
    </w:p>
    <w:p w14:paraId="3D32BB51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5E48DF9A" w14:textId="6C47EF8C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The granularity of the network assistant signalling should be the wideband</w:t>
      </w:r>
    </w:p>
    <w:p w14:paraId="01C45ABF" w14:textId="1EBDB2A4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>2: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 xml:space="preserve">FFS </w:t>
      </w:r>
      <w:r w:rsidRPr="00724E8A">
        <w:rPr>
          <w:sz w:val="21"/>
          <w:szCs w:val="21"/>
        </w:rPr>
        <w:t>until it is agreed which information is to be signalled</w:t>
      </w:r>
    </w:p>
    <w:p w14:paraId="64DA06A9" w14:textId="3115F9C8" w:rsidR="00021A7C" w:rsidRPr="00724E8A" w:rsidRDefault="00BD0D16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  <w:r w:rsidRPr="00724E8A" w:rsidDel="00BD0D16">
        <w:rPr>
          <w:rFonts w:eastAsiaTheme="minorEastAsia"/>
          <w:i/>
          <w:sz w:val="21"/>
          <w:szCs w:val="21"/>
          <w:lang w:val="en-US" w:eastAsia="zh-CN"/>
        </w:rPr>
        <w:t xml:space="preserve"> </w:t>
      </w:r>
    </w:p>
    <w:p w14:paraId="7818794B" w14:textId="7647FF9F" w:rsidR="00021A7C" w:rsidRPr="00724E8A" w:rsidRDefault="00823435" w:rsidP="00AE5749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724E8A">
        <w:rPr>
          <w:rFonts w:eastAsiaTheme="minorEastAsia"/>
          <w:iCs/>
          <w:sz w:val="21"/>
          <w:szCs w:val="21"/>
          <w:lang w:eastAsia="zh-CN"/>
        </w:rPr>
        <w:t xml:space="preserve">Further </w:t>
      </w:r>
      <w:r w:rsidRPr="00724E8A">
        <w:rPr>
          <w:sz w:val="21"/>
          <w:szCs w:val="21"/>
          <w:lang w:eastAsia="zh-CN"/>
        </w:rPr>
        <w:t>discuss</w:t>
      </w:r>
      <w:r w:rsidRPr="00724E8A">
        <w:rPr>
          <w:rFonts w:eastAsiaTheme="minorEastAsia"/>
          <w:iCs/>
          <w:sz w:val="21"/>
          <w:szCs w:val="21"/>
          <w:lang w:eastAsia="zh-CN"/>
        </w:rPr>
        <w:t>.</w:t>
      </w:r>
    </w:p>
    <w:p w14:paraId="5DF23871" w14:textId="77777777" w:rsidR="00021A7C" w:rsidRPr="00724E8A" w:rsidRDefault="00021A7C">
      <w:pPr>
        <w:pStyle w:val="B1"/>
        <w:ind w:left="0" w:firstLine="0"/>
        <w:rPr>
          <w:rFonts w:eastAsiaTheme="minorEastAsia"/>
          <w:lang w:eastAsia="zh-CN"/>
        </w:rPr>
      </w:pPr>
    </w:p>
    <w:p w14:paraId="306C2D2E" w14:textId="77777777" w:rsidR="00021A7C" w:rsidRPr="00724E8A" w:rsidRDefault="00823435">
      <w:pPr>
        <w:pStyle w:val="1"/>
        <w:rPr>
          <w:sz w:val="32"/>
          <w:szCs w:val="18"/>
        </w:rPr>
      </w:pPr>
      <w:r w:rsidRPr="00724E8A">
        <w:rPr>
          <w:sz w:val="32"/>
          <w:szCs w:val="18"/>
        </w:rPr>
        <w:t>&lt;Topic #2: Simulation assumptions and results&gt;</w:t>
      </w:r>
    </w:p>
    <w:p w14:paraId="410E074A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</w:rPr>
      </w:pPr>
      <w:r w:rsidRPr="00724E8A">
        <w:rPr>
          <w:b/>
          <w:sz w:val="21"/>
          <w:szCs w:val="21"/>
          <w:u w:val="single"/>
        </w:rPr>
        <w:t>Issue 2-1-1: The number of co-scheduled UEs</w:t>
      </w:r>
    </w:p>
    <w:p w14:paraId="523A89F5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2ACB614F" w14:textId="6E7AFCE4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1 co-scheduled UE as higher priority</w:t>
      </w:r>
    </w:p>
    <w:p w14:paraId="5760DD5A" w14:textId="073A8198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2: Cover 2 co-scheduled UEs at least in phase I study</w:t>
      </w:r>
    </w:p>
    <w:p w14:paraId="3A18B4BD" w14:textId="7178CB06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60DA97D7" w14:textId="7817AD65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Keep the previous meeting</w:t>
      </w:r>
      <w:r w:rsidR="00285C8D">
        <w:rPr>
          <w:rFonts w:eastAsiaTheme="minorEastAsia"/>
          <w:sz w:val="21"/>
          <w:szCs w:val="21"/>
          <w:lang w:eastAsia="zh-CN"/>
        </w:rPr>
        <w:t xml:space="preserve"> agreement</w:t>
      </w:r>
      <w:r w:rsidRPr="00724E8A">
        <w:rPr>
          <w:rFonts w:eastAsiaTheme="minorEastAsia"/>
          <w:sz w:val="21"/>
          <w:szCs w:val="21"/>
          <w:lang w:eastAsia="zh-CN"/>
        </w:rPr>
        <w:t xml:space="preserve">, and continue discussion in the next meeting. </w:t>
      </w:r>
    </w:p>
    <w:p w14:paraId="3D000380" w14:textId="77777777" w:rsidR="00021A7C" w:rsidRPr="00724E8A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44930AA9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zh-CN"/>
        </w:rPr>
      </w:pPr>
      <w:r w:rsidRPr="00724E8A">
        <w:rPr>
          <w:b/>
          <w:sz w:val="21"/>
          <w:szCs w:val="21"/>
          <w:u w:val="single"/>
        </w:rPr>
        <w:t>Issue 2-1-2: Rank allocation for the target and co-scheduled UE</w:t>
      </w:r>
      <w:r w:rsidRPr="00724E8A">
        <w:rPr>
          <w:b/>
          <w:sz w:val="21"/>
          <w:szCs w:val="21"/>
          <w:u w:val="single"/>
          <w:lang w:eastAsia="zh-CN"/>
        </w:rPr>
        <w:t xml:space="preserve">s, with </w:t>
      </w:r>
      <w:r w:rsidRPr="00724E8A">
        <w:rPr>
          <w:b/>
          <w:i/>
          <w:sz w:val="21"/>
          <w:szCs w:val="21"/>
          <w:u w:val="single"/>
          <w:lang w:eastAsia="zh-CN"/>
        </w:rPr>
        <w:t>1</w:t>
      </w:r>
      <w:r w:rsidRPr="00724E8A">
        <w:rPr>
          <w:b/>
          <w:sz w:val="21"/>
          <w:szCs w:val="21"/>
          <w:u w:val="single"/>
          <w:lang w:eastAsia="zh-CN"/>
        </w:rPr>
        <w:t xml:space="preserve"> co-scheduled UE</w:t>
      </w:r>
    </w:p>
    <w:p w14:paraId="580CC1F8" w14:textId="42119845" w:rsidR="00021A7C" w:rsidRPr="00724E8A" w:rsidRDefault="001613C7">
      <w:pPr>
        <w:snapToGrid w:val="0"/>
        <w:spacing w:before="60" w:after="60"/>
        <w:rPr>
          <w:b/>
          <w:sz w:val="21"/>
          <w:szCs w:val="21"/>
          <w:u w:val="single"/>
          <w:lang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7C7A395B" w14:textId="77777777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For 2Rx: rank 1+1</w:t>
      </w:r>
    </w:p>
    <w:p w14:paraId="77F75855" w14:textId="59B7894C" w:rsidR="00021A7C" w:rsidRPr="00724E8A" w:rsidRDefault="00823435">
      <w:pPr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For 4Rx:</w:t>
      </w:r>
      <w:r w:rsidRPr="00724E8A">
        <w:rPr>
          <w:rFonts w:eastAsiaTheme="minorEastAsia"/>
          <w:sz w:val="21"/>
          <w:szCs w:val="21"/>
          <w:lang w:eastAsia="zh-CN"/>
        </w:rPr>
        <w:t xml:space="preserve"> </w:t>
      </w:r>
      <w:r w:rsidRPr="00724E8A">
        <w:rPr>
          <w:sz w:val="21"/>
          <w:szCs w:val="21"/>
          <w:lang w:eastAsia="zh-CN"/>
        </w:rPr>
        <w:t>Only consider rank 2+2</w:t>
      </w:r>
    </w:p>
    <w:p w14:paraId="3619A82A" w14:textId="77777777" w:rsidR="00021A7C" w:rsidRPr="00724E8A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11551AAB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</w:rPr>
      </w:pPr>
      <w:r w:rsidRPr="00724E8A">
        <w:rPr>
          <w:b/>
          <w:sz w:val="21"/>
          <w:szCs w:val="21"/>
          <w:u w:val="single"/>
        </w:rPr>
        <w:t>Issue 2-1-3: Rank allocation for the target and co-scheduled UEs, with 2 co-scheduled UEs</w:t>
      </w:r>
    </w:p>
    <w:p w14:paraId="08ECC992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7EFDA965" w14:textId="711B1C12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Rank 1+1+1</w:t>
      </w:r>
    </w:p>
    <w:p w14:paraId="64589335" w14:textId="216CC684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  <w:r w:rsidRPr="00724E8A" w:rsidDel="00BD0D16">
        <w:rPr>
          <w:rFonts w:eastAsiaTheme="minorEastAsia"/>
          <w:i/>
          <w:sz w:val="21"/>
          <w:szCs w:val="21"/>
          <w:lang w:val="en-US" w:eastAsia="zh-CN"/>
        </w:rPr>
        <w:t xml:space="preserve"> </w:t>
      </w:r>
    </w:p>
    <w:p w14:paraId="35143A7C" w14:textId="77777777" w:rsidR="00021A7C" w:rsidRPr="00724E8A" w:rsidRDefault="00823435">
      <w:pPr>
        <w:numPr>
          <w:ilvl w:val="1"/>
          <w:numId w:val="1"/>
        </w:numPr>
        <w:tabs>
          <w:tab w:val="left" w:pos="484"/>
          <w:tab w:val="left" w:pos="709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Maintain the last meeting agreement: Option 1 for interested companies to bring evaluation results in initial study stage</w:t>
      </w:r>
    </w:p>
    <w:p w14:paraId="7B1A70E8" w14:textId="77777777" w:rsidR="00021A7C" w:rsidRPr="00724E8A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406A76F5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</w:rPr>
      </w:pPr>
      <w:r w:rsidRPr="00724E8A">
        <w:rPr>
          <w:b/>
          <w:sz w:val="21"/>
          <w:szCs w:val="21"/>
          <w:u w:val="single"/>
        </w:rPr>
        <w:t>Issue 2-1-4: MCS for the target UE</w:t>
      </w:r>
    </w:p>
    <w:p w14:paraId="3B243C74" w14:textId="476E7664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66869027" w14:textId="77777777" w:rsidR="00021A7C" w:rsidRPr="00724E8A" w:rsidRDefault="00823435" w:rsidP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Cover MCS 13 for rank 1 and rank 2 for initial simulation</w:t>
      </w:r>
    </w:p>
    <w:p w14:paraId="535525D2" w14:textId="46438067" w:rsidR="00021A7C" w:rsidRPr="00724E8A" w:rsidRDefault="00823435" w:rsidP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Cover MCS 17 for rank 2 for initial simulation</w:t>
      </w:r>
    </w:p>
    <w:p w14:paraId="0498DA96" w14:textId="77777777" w:rsidR="00021A7C" w:rsidRPr="00724E8A" w:rsidRDefault="00823435" w:rsidP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Further discuss whether to cover MCS 4 for rank 1 in the next meeting</w:t>
      </w:r>
    </w:p>
    <w:p w14:paraId="7706522E" w14:textId="77777777" w:rsidR="00021A7C" w:rsidRPr="00724E8A" w:rsidRDefault="00823435" w:rsidP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 xml:space="preserve">The assumption can be updated later based on available results. </w:t>
      </w:r>
    </w:p>
    <w:p w14:paraId="3F9C868A" w14:textId="77777777" w:rsidR="00021A7C" w:rsidRPr="00724E8A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72E224BC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</w:rPr>
        <w:t xml:space="preserve">Issue 2-1-5: </w:t>
      </w:r>
      <w:r w:rsidRPr="00724E8A">
        <w:rPr>
          <w:b/>
          <w:sz w:val="21"/>
          <w:szCs w:val="21"/>
          <w:u w:val="single"/>
          <w:lang w:eastAsia="ko-KR"/>
        </w:rPr>
        <w:t>Modulation order for the co-scheduled UE</w:t>
      </w:r>
    </w:p>
    <w:p w14:paraId="24E9AE9B" w14:textId="5F63B14C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33DC37DE" w14:textId="0E959E28" w:rsidR="00021A7C" w:rsidRPr="00724E8A" w:rsidRDefault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val="en-US" w:eastAsia="zh-CN"/>
        </w:rPr>
        <w:t>M</w:t>
      </w:r>
      <w:r w:rsidR="00823435" w:rsidRPr="00724E8A">
        <w:rPr>
          <w:sz w:val="21"/>
          <w:szCs w:val="21"/>
          <w:lang w:val="en-US" w:eastAsia="zh-CN"/>
        </w:rPr>
        <w:t>aintain last meeting status</w:t>
      </w:r>
      <w:r w:rsidR="00823435" w:rsidRPr="00724E8A">
        <w:rPr>
          <w:rFonts w:eastAsiaTheme="minorEastAsia"/>
          <w:sz w:val="21"/>
          <w:szCs w:val="21"/>
          <w:lang w:val="en-US" w:eastAsia="zh-CN"/>
        </w:rPr>
        <w:t xml:space="preserve"> from the modulation order perspective:</w:t>
      </w:r>
    </w:p>
    <w:p w14:paraId="22580509" w14:textId="77777777" w:rsidR="00021A7C" w:rsidRPr="00724E8A" w:rsidRDefault="00823435">
      <w:pPr>
        <w:widowControl w:val="0"/>
        <w:tabs>
          <w:tab w:val="left" w:pos="484"/>
          <w:tab w:val="left" w:pos="709"/>
          <w:tab w:val="left" w:pos="1440"/>
          <w:tab w:val="left" w:pos="1701"/>
        </w:tabs>
        <w:snapToGrid w:val="0"/>
        <w:spacing w:before="60" w:after="60"/>
        <w:ind w:left="709"/>
        <w:rPr>
          <w:sz w:val="21"/>
          <w:szCs w:val="21"/>
        </w:rPr>
      </w:pPr>
      <w:r w:rsidRPr="00724E8A">
        <w:rPr>
          <w:sz w:val="21"/>
          <w:szCs w:val="21"/>
        </w:rPr>
        <w:t>For R-ML, E-IRC and IRC (baseline in Rel-17, for performance comparison purpose) for initial simulation</w:t>
      </w:r>
    </w:p>
    <w:p w14:paraId="25C5E564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For rank 1+1: QPSK (high priority)</w:t>
      </w:r>
    </w:p>
    <w:p w14:paraId="33FDECDE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For rank 2+2: 64QAM (high priority)</w:t>
      </w:r>
    </w:p>
    <w:p w14:paraId="2F74DBB0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For rank 2+2: QPSK (high priority)</w:t>
      </w:r>
    </w:p>
    <w:p w14:paraId="368C0045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For rank 1+1 (64QAM) +1 (QPSK) (lower priority)</w:t>
      </w:r>
    </w:p>
    <w:p w14:paraId="33F32B49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For rank 1+1 (64QAM) +1 (16QAM) (lowest priority)</w:t>
      </w:r>
    </w:p>
    <w:p w14:paraId="12D06FA8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Other options on the modulation order for co-scheduled UE are not precluded.</w:t>
      </w:r>
    </w:p>
    <w:p w14:paraId="6158353B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</w:rPr>
      </w:pPr>
      <w:r w:rsidRPr="00724E8A">
        <w:rPr>
          <w:sz w:val="21"/>
          <w:szCs w:val="21"/>
        </w:rPr>
        <w:t>These assumptions can be updated in the next meeting based on available simulation results.</w:t>
      </w:r>
    </w:p>
    <w:p w14:paraId="4F3854FB" w14:textId="77777777" w:rsidR="00021A7C" w:rsidRPr="00724E8A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3F2113AD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zh-CN"/>
        </w:rPr>
      </w:pPr>
      <w:r w:rsidRPr="00724E8A">
        <w:rPr>
          <w:b/>
          <w:sz w:val="21"/>
          <w:szCs w:val="21"/>
          <w:u w:val="single"/>
        </w:rPr>
        <w:t xml:space="preserve">Issue 2-1-6: </w:t>
      </w:r>
      <w:r w:rsidRPr="00724E8A">
        <w:rPr>
          <w:b/>
          <w:sz w:val="21"/>
          <w:szCs w:val="21"/>
          <w:u w:val="single"/>
          <w:lang w:eastAsia="zh-CN"/>
        </w:rPr>
        <w:t>Channel model</w:t>
      </w:r>
    </w:p>
    <w:p w14:paraId="32828957" w14:textId="57722D2C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54DB8C7F" w14:textId="26A1C61D" w:rsidR="00021A7C" w:rsidRPr="00724E8A" w:rsidRDefault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</w:rPr>
      </w:pPr>
      <w:r w:rsidRPr="00724E8A">
        <w:rPr>
          <w:rFonts w:eastAsiaTheme="minorEastAsia"/>
          <w:sz w:val="21"/>
          <w:szCs w:val="21"/>
          <w:lang w:eastAsia="zh-CN"/>
        </w:rPr>
        <w:t>For initial study</w:t>
      </w:r>
      <w:r w:rsidRPr="00724E8A" w:rsidDel="001613C7">
        <w:rPr>
          <w:rFonts w:eastAsiaTheme="minorEastAsia"/>
          <w:sz w:val="21"/>
          <w:szCs w:val="21"/>
          <w:lang w:eastAsia="zh-CN"/>
        </w:rPr>
        <w:t xml:space="preserve"> </w:t>
      </w:r>
    </w:p>
    <w:p w14:paraId="05A9BF54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TDLC300-100 when the rank of the target UE is 1</w:t>
      </w:r>
    </w:p>
    <w:p w14:paraId="5C1DAF2A" w14:textId="77777777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TDLA30-10 when the rank of the target UE is 2</w:t>
      </w:r>
    </w:p>
    <w:p w14:paraId="76763CAF" w14:textId="77777777" w:rsidR="00021A7C" w:rsidRPr="00724E8A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3102FEF6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</w:rPr>
        <w:t xml:space="preserve">Issue 2-1-7: </w:t>
      </w:r>
      <w:r w:rsidRPr="00724E8A">
        <w:rPr>
          <w:b/>
          <w:sz w:val="21"/>
          <w:szCs w:val="21"/>
          <w:u w:val="single"/>
          <w:lang w:eastAsia="ko-KR"/>
        </w:rPr>
        <w:t>Antenna correlation</w:t>
      </w:r>
    </w:p>
    <w:p w14:paraId="61E597BA" w14:textId="1CFB661A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0CB19F96" w14:textId="77777777" w:rsidR="00021A7C" w:rsidRPr="00724E8A" w:rsidRDefault="00823435" w:rsidP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Rank 1+1: ULA medium</w:t>
      </w:r>
    </w:p>
    <w:p w14:paraId="1543EAE7" w14:textId="77777777" w:rsidR="00021A7C" w:rsidRPr="00724E8A" w:rsidRDefault="00823435" w:rsidP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Rank 2+2: ULA Low</w:t>
      </w:r>
    </w:p>
    <w:p w14:paraId="6997563D" w14:textId="77777777" w:rsidR="00021A7C" w:rsidRPr="00724E8A" w:rsidRDefault="00823435" w:rsidP="001613C7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</w:rPr>
      </w:pPr>
      <w:r w:rsidRPr="00724E8A">
        <w:rPr>
          <w:rFonts w:eastAsiaTheme="minorEastAsia"/>
          <w:sz w:val="21"/>
          <w:szCs w:val="21"/>
          <w:lang w:eastAsia="zh-CN"/>
        </w:rPr>
        <w:t>Rank 1+1+1: XPL medium (Interested companies ca</w:t>
      </w:r>
      <w:r w:rsidRPr="00724E8A">
        <w:rPr>
          <w:sz w:val="21"/>
          <w:szCs w:val="21"/>
        </w:rPr>
        <w:t>n bring simulation results)</w:t>
      </w:r>
    </w:p>
    <w:p w14:paraId="07DF311A" w14:textId="77777777" w:rsidR="00021A7C" w:rsidRPr="00724E8A" w:rsidRDefault="00021A7C">
      <w:pPr>
        <w:snapToGrid w:val="0"/>
        <w:spacing w:before="60" w:after="60"/>
        <w:rPr>
          <w:rFonts w:eastAsiaTheme="minorEastAsia"/>
          <w:i/>
          <w:sz w:val="21"/>
          <w:szCs w:val="21"/>
          <w:lang w:eastAsia="zh-CN"/>
        </w:rPr>
      </w:pPr>
    </w:p>
    <w:p w14:paraId="186B75CF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zh-CN"/>
        </w:rPr>
      </w:pPr>
      <w:r w:rsidRPr="00724E8A">
        <w:rPr>
          <w:b/>
          <w:sz w:val="21"/>
          <w:szCs w:val="21"/>
          <w:u w:val="single"/>
        </w:rPr>
        <w:t xml:space="preserve">Issue 2-1-8: </w:t>
      </w:r>
      <w:r w:rsidRPr="00724E8A">
        <w:rPr>
          <w:b/>
          <w:sz w:val="21"/>
          <w:szCs w:val="21"/>
          <w:u w:val="single"/>
          <w:lang w:eastAsia="zh-CN"/>
        </w:rPr>
        <w:t>Precoder selection target and co-scheduled UEs</w:t>
      </w:r>
    </w:p>
    <w:p w14:paraId="46DE21C8" w14:textId="52574803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50601390" w14:textId="360F8E24" w:rsidR="00A537DF" w:rsidRPr="00724E8A" w:rsidRDefault="00A537DF" w:rsidP="009574D4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hint="eastAsia"/>
          <w:sz w:val="21"/>
          <w:szCs w:val="21"/>
        </w:rPr>
        <w:t>For phase I study</w:t>
      </w:r>
    </w:p>
    <w:p w14:paraId="44C3386F" w14:textId="381042C6" w:rsidR="009574D4" w:rsidRPr="00724E8A" w:rsidRDefault="00075DCF" w:rsidP="00A537DF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For rank 1+1: Random PMI selection</w:t>
      </w:r>
      <w:r w:rsidRPr="00724E8A" w:rsidDel="009574D4">
        <w:rPr>
          <w:sz w:val="21"/>
          <w:szCs w:val="21"/>
          <w:lang w:eastAsia="zh-CN"/>
        </w:rPr>
        <w:t xml:space="preserve"> </w:t>
      </w:r>
    </w:p>
    <w:p w14:paraId="562AFB6E" w14:textId="49FC8267" w:rsidR="00075DCF" w:rsidRPr="00724E8A" w:rsidRDefault="00075DCF" w:rsidP="00A537DF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For rank 2</w:t>
      </w:r>
      <w:r w:rsidRPr="00724E8A">
        <w:rPr>
          <w:rFonts w:eastAsia="Yu Mincho"/>
          <w:sz w:val="21"/>
          <w:szCs w:val="21"/>
        </w:rPr>
        <w:t>+2: Orthogonal PMI selection</w:t>
      </w:r>
    </w:p>
    <w:p w14:paraId="7CE00272" w14:textId="13D94958" w:rsidR="00021A7C" w:rsidRPr="00724E8A" w:rsidRDefault="00021A7C" w:rsidP="00AE5749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  <w:sz w:val="21"/>
          <w:szCs w:val="21"/>
          <w:lang w:eastAsia="zh-CN"/>
        </w:rPr>
      </w:pPr>
    </w:p>
    <w:p w14:paraId="38CADD2E" w14:textId="77777777" w:rsidR="00021A7C" w:rsidRPr="00724E8A" w:rsidRDefault="00823435">
      <w:pPr>
        <w:snapToGrid w:val="0"/>
        <w:spacing w:before="60" w:after="60"/>
        <w:rPr>
          <w:b/>
          <w:sz w:val="21"/>
          <w:szCs w:val="21"/>
          <w:u w:val="single"/>
          <w:lang w:eastAsia="ko-KR"/>
        </w:rPr>
      </w:pPr>
      <w:r w:rsidRPr="00724E8A">
        <w:rPr>
          <w:b/>
          <w:sz w:val="21"/>
          <w:szCs w:val="21"/>
          <w:u w:val="single"/>
        </w:rPr>
        <w:t xml:space="preserve">Issue 2-1-9: </w:t>
      </w:r>
      <w:r w:rsidRPr="00724E8A">
        <w:rPr>
          <w:b/>
          <w:sz w:val="21"/>
          <w:szCs w:val="21"/>
          <w:u w:val="single"/>
          <w:lang w:eastAsia="ko-KR"/>
        </w:rPr>
        <w:t>PDSCH resource allocation for the target and co-scheduled UE</w:t>
      </w:r>
    </w:p>
    <w:p w14:paraId="5993FAA9" w14:textId="77777777" w:rsidR="00021A7C" w:rsidRPr="00724E8A" w:rsidRDefault="00823435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Candidate options:</w:t>
      </w:r>
    </w:p>
    <w:p w14:paraId="6E5C661D" w14:textId="75568B51" w:rsidR="00BB14B8" w:rsidRPr="00724E8A" w:rsidRDefault="00BB14B8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rFonts w:eastAsiaTheme="minorEastAsia"/>
          <w:sz w:val="21"/>
          <w:szCs w:val="21"/>
          <w:lang w:eastAsia="zh-CN"/>
        </w:rPr>
        <w:t>Candidate scenarios:</w:t>
      </w:r>
    </w:p>
    <w:p w14:paraId="0E46E90B" w14:textId="77777777" w:rsidR="00BB14B8" w:rsidRPr="00724E8A" w:rsidRDefault="00BB14B8" w:rsidP="00BB14B8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Scenario 1: Maximum transmission bandwidth configuration for all UEs.</w:t>
      </w:r>
    </w:p>
    <w:p w14:paraId="5166F39B" w14:textId="77777777" w:rsidR="00BB14B8" w:rsidRPr="00724E8A" w:rsidRDefault="00BB14B8" w:rsidP="00BB14B8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Scenario 2: Maximum transmission bandwidth configuration for the target UE and partial transmission bandwidth configuration for the co-scheduled UEs.</w:t>
      </w:r>
    </w:p>
    <w:p w14:paraId="142B9E23" w14:textId="759C6C61" w:rsidR="00BB14B8" w:rsidRPr="00724E8A" w:rsidRDefault="00BB14B8" w:rsidP="00BB14B8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Full OFDM symbol allocation for both scenarios.</w:t>
      </w:r>
    </w:p>
    <w:p w14:paraId="1D041424" w14:textId="3725F635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1: Cover both scenario 1 and scenario 2 in the phase I study</w:t>
      </w:r>
    </w:p>
    <w:p w14:paraId="40856E63" w14:textId="7FC4EF63" w:rsidR="00021A7C" w:rsidRPr="00724E8A" w:rsidRDefault="00823435">
      <w:pPr>
        <w:widowControl w:val="0"/>
        <w:numPr>
          <w:ilvl w:val="2"/>
          <w:numId w:val="3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overflowPunct/>
        <w:autoSpaceDE/>
        <w:autoSpaceDN/>
        <w:adjustRightInd/>
        <w:snapToGrid w:val="0"/>
        <w:spacing w:before="60" w:after="60"/>
        <w:ind w:left="1021" w:hanging="227"/>
        <w:textAlignment w:val="auto"/>
        <w:rPr>
          <w:sz w:val="21"/>
          <w:szCs w:val="21"/>
          <w:lang w:eastAsia="zh-CN"/>
        </w:rPr>
      </w:pPr>
      <w:r w:rsidRPr="00724E8A">
        <w:rPr>
          <w:sz w:val="21"/>
          <w:szCs w:val="21"/>
          <w:lang w:eastAsia="zh-CN"/>
        </w:rPr>
        <w:t>Option 1A: Consider the following scenario for the study of R-ML and E-IRC with blind detection to the required information</w:t>
      </w:r>
    </w:p>
    <w:p w14:paraId="59E8A67A" w14:textId="77777777" w:rsidR="00021A7C" w:rsidRPr="00724E8A" w:rsidRDefault="00823435">
      <w:pPr>
        <w:pStyle w:val="af9"/>
        <w:widowControl w:val="0"/>
        <w:numPr>
          <w:ilvl w:val="0"/>
          <w:numId w:val="1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firstLineChars="0" w:hanging="273"/>
        <w:rPr>
          <w:rFonts w:eastAsia="Yu Mincho"/>
          <w:sz w:val="21"/>
          <w:szCs w:val="21"/>
        </w:rPr>
      </w:pPr>
      <w:r w:rsidRPr="00724E8A">
        <w:rPr>
          <w:rFonts w:eastAsia="Yu Mincho"/>
          <w:sz w:val="21"/>
          <w:szCs w:val="21"/>
        </w:rPr>
        <w:t>Target UE with frequency domain full PRB allocation (52PRBs)</w:t>
      </w:r>
    </w:p>
    <w:p w14:paraId="4D478058" w14:textId="77777777" w:rsidR="00021A7C" w:rsidRPr="00724E8A" w:rsidRDefault="00823435">
      <w:pPr>
        <w:pStyle w:val="af9"/>
        <w:widowControl w:val="0"/>
        <w:numPr>
          <w:ilvl w:val="0"/>
          <w:numId w:val="1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firstLineChars="0" w:hanging="273"/>
        <w:rPr>
          <w:rFonts w:eastAsia="Yu Mincho"/>
          <w:sz w:val="21"/>
          <w:szCs w:val="21"/>
        </w:rPr>
      </w:pPr>
      <w:r w:rsidRPr="00724E8A">
        <w:rPr>
          <w:rFonts w:eastAsia="Yu Mincho"/>
          <w:sz w:val="21"/>
          <w:szCs w:val="21"/>
        </w:rPr>
        <w:t>Co-scheduled UE1 with PRB0~19 allocation with 16QAM transmission.</w:t>
      </w:r>
    </w:p>
    <w:p w14:paraId="4B138AA2" w14:textId="77777777" w:rsidR="00021A7C" w:rsidRPr="00724E8A" w:rsidRDefault="00823435">
      <w:pPr>
        <w:pStyle w:val="af9"/>
        <w:widowControl w:val="0"/>
        <w:numPr>
          <w:ilvl w:val="0"/>
          <w:numId w:val="1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firstLineChars="0" w:hanging="273"/>
        <w:rPr>
          <w:rFonts w:eastAsia="Yu Mincho"/>
          <w:sz w:val="21"/>
          <w:szCs w:val="21"/>
        </w:rPr>
      </w:pPr>
      <w:r w:rsidRPr="00724E8A">
        <w:rPr>
          <w:rFonts w:eastAsia="Yu Mincho"/>
          <w:sz w:val="21"/>
          <w:szCs w:val="21"/>
        </w:rPr>
        <w:t>Co-scheduled UE2 with PRB40~51 allocation with QPSK transmission.</w:t>
      </w:r>
    </w:p>
    <w:p w14:paraId="47BA3A73" w14:textId="77777777" w:rsidR="00021A7C" w:rsidRPr="00724E8A" w:rsidRDefault="00823435">
      <w:pPr>
        <w:pStyle w:val="af9"/>
        <w:widowControl w:val="0"/>
        <w:numPr>
          <w:ilvl w:val="0"/>
          <w:numId w:val="1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firstLineChars="0" w:hanging="273"/>
        <w:rPr>
          <w:rFonts w:eastAsia="Yu Mincho"/>
          <w:sz w:val="21"/>
          <w:szCs w:val="21"/>
        </w:rPr>
      </w:pPr>
      <w:r w:rsidRPr="00724E8A">
        <w:rPr>
          <w:rFonts w:eastAsia="Yu Mincho"/>
          <w:sz w:val="21"/>
          <w:szCs w:val="21"/>
        </w:rPr>
        <w:t>Full OFDM symbol allocation.</w:t>
      </w:r>
    </w:p>
    <w:p w14:paraId="4E612033" w14:textId="1D236714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Option 1B: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1634"/>
        <w:gridCol w:w="1634"/>
        <w:gridCol w:w="1634"/>
        <w:gridCol w:w="1634"/>
        <w:gridCol w:w="1634"/>
      </w:tblGrid>
      <w:tr w:rsidR="0060112F" w:rsidRPr="00724E8A" w14:paraId="2E2897CA" w14:textId="77777777">
        <w:trPr>
          <w:jc w:val="center"/>
        </w:trPr>
        <w:tc>
          <w:tcPr>
            <w:tcW w:w="1634" w:type="dxa"/>
            <w:vAlign w:val="center"/>
          </w:tcPr>
          <w:p w14:paraId="7F1D16DF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Allocation</w:t>
            </w:r>
          </w:p>
        </w:tc>
        <w:tc>
          <w:tcPr>
            <w:tcW w:w="1634" w:type="dxa"/>
            <w:vAlign w:val="center"/>
          </w:tcPr>
          <w:p w14:paraId="1A035AC1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Layer 1</w:t>
            </w:r>
          </w:p>
        </w:tc>
        <w:tc>
          <w:tcPr>
            <w:tcW w:w="1634" w:type="dxa"/>
            <w:vAlign w:val="center"/>
          </w:tcPr>
          <w:p w14:paraId="0DBD6DC4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Layer 2</w:t>
            </w:r>
          </w:p>
        </w:tc>
        <w:tc>
          <w:tcPr>
            <w:tcW w:w="1634" w:type="dxa"/>
            <w:vAlign w:val="center"/>
          </w:tcPr>
          <w:p w14:paraId="3728AEE7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Layer 3</w:t>
            </w:r>
          </w:p>
        </w:tc>
        <w:tc>
          <w:tcPr>
            <w:tcW w:w="1634" w:type="dxa"/>
            <w:vAlign w:val="center"/>
          </w:tcPr>
          <w:p w14:paraId="2ECA9E53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Layer 4</w:t>
            </w:r>
          </w:p>
        </w:tc>
      </w:tr>
      <w:tr w:rsidR="0060112F" w:rsidRPr="00724E8A" w14:paraId="3DE30060" w14:textId="77777777">
        <w:trPr>
          <w:jc w:val="center"/>
        </w:trPr>
        <w:tc>
          <w:tcPr>
            <w:tcW w:w="1634" w:type="dxa"/>
            <w:vAlign w:val="center"/>
          </w:tcPr>
          <w:p w14:paraId="6653FEB7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PRB 0 ~ PRB19</w:t>
            </w:r>
          </w:p>
        </w:tc>
        <w:tc>
          <w:tcPr>
            <w:tcW w:w="3268" w:type="dxa"/>
            <w:gridSpan w:val="2"/>
            <w:vMerge w:val="restart"/>
            <w:vAlign w:val="center"/>
          </w:tcPr>
          <w:p w14:paraId="3F5FA69F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Target UE</w:t>
            </w:r>
          </w:p>
        </w:tc>
        <w:tc>
          <w:tcPr>
            <w:tcW w:w="1634" w:type="dxa"/>
            <w:vMerge w:val="restart"/>
            <w:vAlign w:val="center"/>
          </w:tcPr>
          <w:p w14:paraId="5387EA11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UE3 64QAM</w:t>
            </w:r>
          </w:p>
        </w:tc>
        <w:tc>
          <w:tcPr>
            <w:tcW w:w="1634" w:type="dxa"/>
            <w:vAlign w:val="center"/>
          </w:tcPr>
          <w:p w14:paraId="202B72E2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UE1 16QAM</w:t>
            </w:r>
          </w:p>
        </w:tc>
      </w:tr>
      <w:tr w:rsidR="0060112F" w:rsidRPr="00724E8A" w14:paraId="0568471C" w14:textId="77777777">
        <w:trPr>
          <w:jc w:val="center"/>
        </w:trPr>
        <w:tc>
          <w:tcPr>
            <w:tcW w:w="1634" w:type="dxa"/>
            <w:vAlign w:val="center"/>
          </w:tcPr>
          <w:p w14:paraId="48922629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PRB20 ~ PRB39</w:t>
            </w:r>
          </w:p>
        </w:tc>
        <w:tc>
          <w:tcPr>
            <w:tcW w:w="3268" w:type="dxa"/>
            <w:gridSpan w:val="2"/>
            <w:vMerge/>
            <w:vAlign w:val="center"/>
          </w:tcPr>
          <w:p w14:paraId="29CED115" w14:textId="77777777" w:rsidR="00021A7C" w:rsidRPr="00724E8A" w:rsidRDefault="00021A7C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634" w:type="dxa"/>
            <w:vMerge/>
            <w:vAlign w:val="center"/>
          </w:tcPr>
          <w:p w14:paraId="7E37D277" w14:textId="77777777" w:rsidR="00021A7C" w:rsidRPr="00724E8A" w:rsidRDefault="00021A7C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634" w:type="dxa"/>
            <w:vMerge w:val="restart"/>
            <w:vAlign w:val="center"/>
          </w:tcPr>
          <w:p w14:paraId="3E921624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None</w:t>
            </w:r>
          </w:p>
        </w:tc>
      </w:tr>
      <w:tr w:rsidR="0060112F" w:rsidRPr="00724E8A" w14:paraId="74A679D6" w14:textId="77777777">
        <w:trPr>
          <w:jc w:val="center"/>
        </w:trPr>
        <w:tc>
          <w:tcPr>
            <w:tcW w:w="1634" w:type="dxa"/>
            <w:vAlign w:val="center"/>
          </w:tcPr>
          <w:p w14:paraId="0C7CC375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>PRB40 ~ PRB51</w:t>
            </w:r>
          </w:p>
        </w:tc>
        <w:tc>
          <w:tcPr>
            <w:tcW w:w="3268" w:type="dxa"/>
            <w:gridSpan w:val="2"/>
            <w:vMerge/>
            <w:vAlign w:val="center"/>
          </w:tcPr>
          <w:p w14:paraId="29632184" w14:textId="77777777" w:rsidR="00021A7C" w:rsidRPr="00724E8A" w:rsidRDefault="00021A7C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1634" w:type="dxa"/>
            <w:vAlign w:val="center"/>
          </w:tcPr>
          <w:p w14:paraId="5B099FC4" w14:textId="77777777" w:rsidR="00021A7C" w:rsidRPr="00724E8A" w:rsidRDefault="00823435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  <w:r w:rsidRPr="00724E8A">
              <w:rPr>
                <w:rFonts w:eastAsiaTheme="minorEastAsia"/>
                <w:sz w:val="21"/>
                <w:szCs w:val="21"/>
                <w:lang w:eastAsia="zh-CN"/>
              </w:rPr>
              <w:t xml:space="preserve">UE2 QPSK </w:t>
            </w:r>
          </w:p>
        </w:tc>
        <w:tc>
          <w:tcPr>
            <w:tcW w:w="1634" w:type="dxa"/>
            <w:vMerge/>
            <w:vAlign w:val="center"/>
          </w:tcPr>
          <w:p w14:paraId="1B4301BD" w14:textId="77777777" w:rsidR="00021A7C" w:rsidRPr="00724E8A" w:rsidRDefault="00021A7C">
            <w:pPr>
              <w:pStyle w:val="af9"/>
              <w:snapToGrid w:val="0"/>
              <w:spacing w:before="60" w:after="60"/>
              <w:ind w:firstLineChars="0" w:firstLine="0"/>
              <w:jc w:val="center"/>
              <w:rPr>
                <w:rFonts w:eastAsiaTheme="minorEastAsia"/>
                <w:sz w:val="21"/>
                <w:szCs w:val="21"/>
                <w:lang w:eastAsia="zh-CN"/>
              </w:rPr>
            </w:pPr>
          </w:p>
        </w:tc>
      </w:tr>
    </w:tbl>
    <w:p w14:paraId="319D0034" w14:textId="4120A9EB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 xml:space="preserve">Option 1C </w:t>
      </w:r>
    </w:p>
    <w:p w14:paraId="6F1D8F4C" w14:textId="77777777" w:rsidR="00021A7C" w:rsidRPr="00724E8A" w:rsidRDefault="00823435">
      <w:pPr>
        <w:pStyle w:val="af9"/>
        <w:widowControl w:val="0"/>
        <w:numPr>
          <w:ilvl w:val="0"/>
          <w:numId w:val="1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firstLineChars="0" w:hanging="273"/>
        <w:rPr>
          <w:rFonts w:eastAsia="Yu Mincho"/>
          <w:sz w:val="21"/>
          <w:szCs w:val="21"/>
        </w:rPr>
      </w:pPr>
      <w:r w:rsidRPr="00724E8A">
        <w:rPr>
          <w:rFonts w:eastAsia="Yu Mincho"/>
          <w:sz w:val="21"/>
          <w:szCs w:val="21"/>
        </w:rPr>
        <w:t>Target UE with frequency domain full PRB allocation (52PRBs)</w:t>
      </w:r>
    </w:p>
    <w:p w14:paraId="5C0F5097" w14:textId="77777777" w:rsidR="00021A7C" w:rsidRPr="00724E8A" w:rsidRDefault="00823435">
      <w:pPr>
        <w:pStyle w:val="af9"/>
        <w:widowControl w:val="0"/>
        <w:numPr>
          <w:ilvl w:val="0"/>
          <w:numId w:val="10"/>
        </w:numPr>
        <w:tabs>
          <w:tab w:val="left" w:pos="484"/>
          <w:tab w:val="left" w:pos="709"/>
          <w:tab w:val="left" w:pos="1440"/>
          <w:tab w:val="left" w:pos="1701"/>
          <w:tab w:val="left" w:pos="2160"/>
        </w:tabs>
        <w:snapToGrid w:val="0"/>
        <w:spacing w:before="60" w:after="60"/>
        <w:ind w:firstLineChars="0" w:hanging="273"/>
        <w:rPr>
          <w:rFonts w:eastAsia="Yu Mincho"/>
          <w:sz w:val="21"/>
          <w:szCs w:val="21"/>
        </w:rPr>
      </w:pPr>
      <w:r w:rsidRPr="00724E8A">
        <w:rPr>
          <w:rFonts w:eastAsia="Yu Mincho"/>
          <w:sz w:val="21"/>
          <w:szCs w:val="21"/>
        </w:rPr>
        <w:t>Co-scheduled UE1 with PRB0~26 allocation.</w:t>
      </w:r>
    </w:p>
    <w:p w14:paraId="5293A5F8" w14:textId="72362169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Option 2: Only consider scenario 1</w:t>
      </w:r>
    </w:p>
    <w:p w14:paraId="0552F144" w14:textId="788371C5" w:rsidR="00021A7C" w:rsidRPr="00724E8A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="宋体"/>
          <w:sz w:val="21"/>
          <w:szCs w:val="21"/>
          <w:lang w:eastAsia="zh-CN"/>
        </w:rPr>
      </w:pPr>
      <w:r w:rsidRPr="00724E8A">
        <w:rPr>
          <w:rFonts w:eastAsia="宋体"/>
          <w:sz w:val="21"/>
          <w:szCs w:val="21"/>
          <w:lang w:eastAsia="zh-CN"/>
        </w:rPr>
        <w:t>Option 3: FFS based on the conclusion for Issue 1-2-2-8</w:t>
      </w:r>
    </w:p>
    <w:p w14:paraId="59FE6CD5" w14:textId="25EF6087" w:rsidR="00021A7C" w:rsidRPr="00724E8A" w:rsidRDefault="001613C7">
      <w:pPr>
        <w:snapToGrid w:val="0"/>
        <w:spacing w:before="60" w:after="60"/>
        <w:rPr>
          <w:rFonts w:eastAsiaTheme="minorEastAsia"/>
          <w:i/>
          <w:sz w:val="21"/>
          <w:szCs w:val="21"/>
          <w:lang w:val="en-US" w:eastAsia="zh-CN"/>
        </w:rPr>
      </w:pPr>
      <w:r w:rsidRPr="00724E8A">
        <w:rPr>
          <w:rFonts w:eastAsiaTheme="minorEastAsia"/>
          <w:i/>
          <w:sz w:val="21"/>
          <w:szCs w:val="21"/>
          <w:lang w:val="en-US" w:eastAsia="zh-CN"/>
        </w:rPr>
        <w:t>Way forward</w:t>
      </w:r>
    </w:p>
    <w:p w14:paraId="18CB7366" w14:textId="327CBEEF" w:rsidR="00BB14B8" w:rsidRPr="00724E8A" w:rsidRDefault="00BB14B8" w:rsidP="00BB14B8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724E8A">
        <w:rPr>
          <w:sz w:val="21"/>
          <w:szCs w:val="21"/>
          <w:lang w:eastAsia="zh-CN"/>
        </w:rPr>
        <w:t>For initial simulation in phase I, cover scenario 1</w:t>
      </w:r>
    </w:p>
    <w:p w14:paraId="10A20AE3" w14:textId="68105681" w:rsidR="00021A7C" w:rsidRPr="0060112F" w:rsidRDefault="00823435">
      <w:pPr>
        <w:widowControl w:val="0"/>
        <w:numPr>
          <w:ilvl w:val="1"/>
          <w:numId w:val="1"/>
        </w:numPr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ind w:leftChars="213" w:left="709" w:hanging="283"/>
        <w:textAlignment w:val="auto"/>
        <w:rPr>
          <w:rFonts w:eastAsiaTheme="minorEastAsia"/>
          <w:lang w:eastAsia="zh-CN"/>
        </w:rPr>
      </w:pPr>
      <w:r w:rsidRPr="0060112F">
        <w:rPr>
          <w:sz w:val="21"/>
          <w:szCs w:val="21"/>
          <w:lang w:eastAsia="zh-CN"/>
        </w:rPr>
        <w:t>FFS</w:t>
      </w:r>
      <w:r w:rsidR="00E16824" w:rsidRPr="0060112F">
        <w:rPr>
          <w:sz w:val="21"/>
          <w:szCs w:val="21"/>
          <w:lang w:eastAsia="zh-CN"/>
        </w:rPr>
        <w:t xml:space="preserve"> whether to cover scenario 2,</w:t>
      </w:r>
      <w:r w:rsidRPr="0060112F">
        <w:rPr>
          <w:sz w:val="21"/>
          <w:szCs w:val="21"/>
          <w:lang w:eastAsia="zh-CN"/>
        </w:rPr>
        <w:t xml:space="preserve"> based on the discussion outcome in the NWA part.</w:t>
      </w:r>
    </w:p>
    <w:p w14:paraId="33886255" w14:textId="77777777" w:rsidR="00021A7C" w:rsidRDefault="00021A7C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  <w:sz w:val="21"/>
          <w:szCs w:val="21"/>
          <w:lang w:eastAsia="zh-CN"/>
        </w:rPr>
      </w:pPr>
    </w:p>
    <w:p w14:paraId="123135BE" w14:textId="77777777" w:rsidR="00021A7C" w:rsidRDefault="00823435">
      <w:pPr>
        <w:pStyle w:val="1"/>
        <w:rPr>
          <w:sz w:val="32"/>
          <w:szCs w:val="18"/>
        </w:rPr>
      </w:pPr>
      <w:r>
        <w:rPr>
          <w:sz w:val="32"/>
          <w:szCs w:val="18"/>
        </w:rPr>
        <w:t>&lt;TP work split&gt;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4320"/>
      </w:tblGrid>
      <w:tr w:rsidR="00021A7C" w14:paraId="43D3ECC8" w14:textId="77777777">
        <w:trPr>
          <w:tblCellSpacing w:w="0" w:type="dxa"/>
          <w:jc w:val="center"/>
        </w:trPr>
        <w:tc>
          <w:tcPr>
            <w:tcW w:w="4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E76BDB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TP to TR38.878 on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D215C04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Responsibility</w:t>
            </w:r>
          </w:p>
        </w:tc>
      </w:tr>
      <w:tr w:rsidR="00021A7C" w14:paraId="103C9491" w14:textId="77777777">
        <w:trPr>
          <w:tblCellSpacing w:w="0" w:type="dxa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2F7AA4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Scenario and interference modelling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80B215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MediaTek</w:t>
            </w:r>
          </w:p>
        </w:tc>
      </w:tr>
      <w:tr w:rsidR="00021A7C" w14:paraId="417EE286" w14:textId="77777777">
        <w:trPr>
          <w:trHeight w:val="342"/>
          <w:tblCellSpacing w:w="0" w:type="dxa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F1C3658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Receiver structure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85DCC98" w14:textId="77777777" w:rsidR="00021A7C" w:rsidRDefault="00823435">
            <w:pPr>
              <w:wordWrap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ZTE</w:t>
            </w:r>
          </w:p>
        </w:tc>
      </w:tr>
      <w:tr w:rsidR="00021A7C" w14:paraId="080AB42C" w14:textId="77777777">
        <w:trPr>
          <w:tblCellSpacing w:w="0" w:type="dxa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BC4F989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Analysis on the required information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EA5C1DB" w14:textId="77777777" w:rsidR="00021A7C" w:rsidRDefault="008234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Intel</w:t>
            </w:r>
          </w:p>
        </w:tc>
      </w:tr>
      <w:tr w:rsidR="00021A7C" w14:paraId="64883ED8" w14:textId="77777777">
        <w:trPr>
          <w:tblCellSpacing w:w="0" w:type="dxa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DAEA5A6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Parameters for link level evaluation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015847B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Huawei</w:t>
            </w:r>
          </w:p>
        </w:tc>
      </w:tr>
      <w:tr w:rsidR="00021A7C" w14:paraId="4CCED081" w14:textId="77777777">
        <w:trPr>
          <w:tblCellSpacing w:w="0" w:type="dxa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DFCE57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Link level simulation results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9FBD2B1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Ericsson</w:t>
            </w:r>
          </w:p>
        </w:tc>
      </w:tr>
      <w:tr w:rsidR="00021A7C" w14:paraId="3DB58003" w14:textId="77777777">
        <w:trPr>
          <w:tblCellSpacing w:w="0" w:type="dxa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521B69C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Summary of link level evaluation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675F07" w14:textId="77777777" w:rsidR="00021A7C" w:rsidRDefault="0082343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Nokia</w:t>
            </w:r>
          </w:p>
        </w:tc>
      </w:tr>
      <w:tr w:rsidR="00021A7C" w14:paraId="1CD977D4" w14:textId="77777777">
        <w:trPr>
          <w:tblCellSpacing w:w="0" w:type="dxa"/>
          <w:jc w:val="center"/>
        </w:trPr>
        <w:tc>
          <w:tcPr>
            <w:tcW w:w="43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6FCBF37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Conclusions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9408FCC" w14:textId="77777777" w:rsidR="00021A7C" w:rsidRDefault="00823435">
            <w:pPr>
              <w:pStyle w:val="af5"/>
              <w:ind w:right="150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China Telecom</w:t>
            </w:r>
          </w:p>
        </w:tc>
      </w:tr>
    </w:tbl>
    <w:p w14:paraId="5DD6B703" w14:textId="77777777" w:rsidR="00021A7C" w:rsidRDefault="00823435">
      <w:pPr>
        <w:spacing w:before="100" w:beforeAutospacing="1" w:after="100" w:afterAutospacing="1"/>
      </w:pPr>
      <w:r>
        <w:t>Note: According to the work plan, these TPs will be approved in RAN4#108 in Aug 2023.</w:t>
      </w:r>
    </w:p>
    <w:p w14:paraId="1137D45F" w14:textId="77777777" w:rsidR="00021A7C" w:rsidRDefault="00021A7C">
      <w:pPr>
        <w:widowControl w:val="0"/>
        <w:tabs>
          <w:tab w:val="left" w:pos="484"/>
          <w:tab w:val="left" w:pos="709"/>
          <w:tab w:val="left" w:pos="1440"/>
          <w:tab w:val="left" w:pos="1701"/>
        </w:tabs>
        <w:overflowPunct/>
        <w:autoSpaceDE/>
        <w:autoSpaceDN/>
        <w:adjustRightInd/>
        <w:snapToGrid w:val="0"/>
        <w:spacing w:before="60" w:after="60"/>
        <w:textAlignment w:val="auto"/>
        <w:rPr>
          <w:rFonts w:eastAsiaTheme="minorEastAsia"/>
          <w:lang w:eastAsia="zh-CN"/>
        </w:rPr>
      </w:pPr>
    </w:p>
    <w:sectPr w:rsidR="00021A7C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57836" w14:textId="77777777" w:rsidR="003234A2" w:rsidRDefault="003234A2" w:rsidP="00EC611D">
      <w:pPr>
        <w:spacing w:after="0"/>
      </w:pPr>
      <w:r>
        <w:separator/>
      </w:r>
    </w:p>
  </w:endnote>
  <w:endnote w:type="continuationSeparator" w:id="0">
    <w:p w14:paraId="5489C906" w14:textId="77777777" w:rsidR="003234A2" w:rsidRDefault="003234A2" w:rsidP="00EC6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0E4DC" w14:textId="77777777" w:rsidR="003234A2" w:rsidRDefault="003234A2" w:rsidP="00EC611D">
      <w:pPr>
        <w:spacing w:after="0"/>
      </w:pPr>
      <w:r>
        <w:separator/>
      </w:r>
    </w:p>
  </w:footnote>
  <w:footnote w:type="continuationSeparator" w:id="0">
    <w:p w14:paraId="5B98A383" w14:textId="77777777" w:rsidR="003234A2" w:rsidRDefault="003234A2" w:rsidP="00EC61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588"/>
    <w:multiLevelType w:val="multilevel"/>
    <w:tmpl w:val="0439258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宋体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32069F4"/>
    <w:multiLevelType w:val="hybridMultilevel"/>
    <w:tmpl w:val="C4D80B6E"/>
    <w:lvl w:ilvl="0" w:tplc="3B5C961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85399"/>
    <w:multiLevelType w:val="multilevel"/>
    <w:tmpl w:val="13F85399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1930F96"/>
    <w:multiLevelType w:val="multilevel"/>
    <w:tmpl w:val="31930F9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F57AFC"/>
    <w:multiLevelType w:val="multilevel"/>
    <w:tmpl w:val="3AF57AFC"/>
    <w:lvl w:ilvl="0">
      <w:start w:val="1"/>
      <w:numFmt w:val="bullet"/>
      <w:lvlText w:val=""/>
      <w:lvlJc w:val="left"/>
      <w:pPr>
        <w:ind w:left="18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2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6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7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01" w:hanging="420"/>
      </w:pPr>
      <w:rPr>
        <w:rFonts w:ascii="Wingdings" w:hAnsi="Wingdings" w:hint="default"/>
      </w:rPr>
    </w:lvl>
  </w:abstractNum>
  <w:abstractNum w:abstractNumId="7" w15:restartNumberingAfterBreak="0">
    <w:nsid w:val="438B0048"/>
    <w:multiLevelType w:val="multilevel"/>
    <w:tmpl w:val="438B00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A7F7C2C"/>
    <w:multiLevelType w:val="hybridMultilevel"/>
    <w:tmpl w:val="F66AC134"/>
    <w:lvl w:ilvl="0" w:tplc="04090009">
      <w:start w:val="1"/>
      <w:numFmt w:val="bullet"/>
      <w:lvlText w:val=""/>
      <w:lvlJc w:val="left"/>
      <w:pPr>
        <w:ind w:left="178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9" w:hanging="420"/>
      </w:pPr>
      <w:rPr>
        <w:rFonts w:ascii="Wingdings" w:hAnsi="Wingdings" w:hint="default"/>
      </w:rPr>
    </w:lvl>
  </w:abstractNum>
  <w:abstractNum w:abstractNumId="10" w15:restartNumberingAfterBreak="0">
    <w:nsid w:val="5B354310"/>
    <w:multiLevelType w:val="multilevel"/>
    <w:tmpl w:val="5B354310"/>
    <w:lvl w:ilvl="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5" w:hanging="420"/>
      </w:pPr>
    </w:lvl>
    <w:lvl w:ilvl="2">
      <w:start w:val="1"/>
      <w:numFmt w:val="lowerRoman"/>
      <w:lvlText w:val="%3."/>
      <w:lvlJc w:val="right"/>
      <w:pPr>
        <w:ind w:left="1365" w:hanging="420"/>
      </w:pPr>
    </w:lvl>
    <w:lvl w:ilvl="3">
      <w:start w:val="1"/>
      <w:numFmt w:val="decimal"/>
      <w:lvlText w:val="%4."/>
      <w:lvlJc w:val="left"/>
      <w:pPr>
        <w:ind w:left="1785" w:hanging="420"/>
      </w:pPr>
    </w:lvl>
    <w:lvl w:ilvl="4">
      <w:start w:val="1"/>
      <w:numFmt w:val="lowerLetter"/>
      <w:lvlText w:val="%5)"/>
      <w:lvlJc w:val="left"/>
      <w:pPr>
        <w:ind w:left="2205" w:hanging="420"/>
      </w:pPr>
    </w:lvl>
    <w:lvl w:ilvl="5">
      <w:start w:val="1"/>
      <w:numFmt w:val="lowerRoman"/>
      <w:lvlText w:val="%6."/>
      <w:lvlJc w:val="right"/>
      <w:pPr>
        <w:ind w:left="2625" w:hanging="420"/>
      </w:pPr>
    </w:lvl>
    <w:lvl w:ilvl="6">
      <w:start w:val="1"/>
      <w:numFmt w:val="decimal"/>
      <w:lvlText w:val="%7."/>
      <w:lvlJc w:val="left"/>
      <w:pPr>
        <w:ind w:left="3045" w:hanging="420"/>
      </w:pPr>
    </w:lvl>
    <w:lvl w:ilvl="7">
      <w:start w:val="1"/>
      <w:numFmt w:val="lowerLetter"/>
      <w:lvlText w:val="%8)"/>
      <w:lvlJc w:val="left"/>
      <w:pPr>
        <w:ind w:left="3465" w:hanging="420"/>
      </w:pPr>
    </w:lvl>
    <w:lvl w:ilvl="8">
      <w:start w:val="1"/>
      <w:numFmt w:val="lowerRoman"/>
      <w:lvlText w:val="%9."/>
      <w:lvlJc w:val="right"/>
      <w:pPr>
        <w:ind w:left="3885" w:hanging="420"/>
      </w:pPr>
    </w:lvl>
  </w:abstractNum>
  <w:abstractNum w:abstractNumId="11" w15:restartNumberingAfterBreak="0">
    <w:nsid w:val="5E413967"/>
    <w:multiLevelType w:val="multilevel"/>
    <w:tmpl w:val="5E413967"/>
    <w:lvl w:ilvl="0">
      <w:start w:val="1"/>
      <w:numFmt w:val="bullet"/>
      <w:lvlText w:val=""/>
      <w:lvlJc w:val="left"/>
      <w:pPr>
        <w:ind w:left="144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1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11"/>
  </w:num>
  <w:num w:numId="5">
    <w:abstractNumId w:val="6"/>
  </w:num>
  <w:num w:numId="6">
    <w:abstractNumId w:val="10"/>
  </w:num>
  <w:num w:numId="7">
    <w:abstractNumId w:val="5"/>
  </w:num>
  <w:num w:numId="8">
    <w:abstractNumId w:val="0"/>
  </w:num>
  <w:num w:numId="9">
    <w:abstractNumId w:val="7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1A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17E"/>
    <w:rsid w:val="00007783"/>
    <w:rsid w:val="0000788B"/>
    <w:rsid w:val="00010FCF"/>
    <w:rsid w:val="0001144F"/>
    <w:rsid w:val="00012AF3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A7C"/>
    <w:rsid w:val="0002286D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A54"/>
    <w:rsid w:val="00040CD4"/>
    <w:rsid w:val="00041630"/>
    <w:rsid w:val="0004178B"/>
    <w:rsid w:val="00042511"/>
    <w:rsid w:val="000427E6"/>
    <w:rsid w:val="000429AF"/>
    <w:rsid w:val="00044C28"/>
    <w:rsid w:val="00044F34"/>
    <w:rsid w:val="000503D5"/>
    <w:rsid w:val="00050E97"/>
    <w:rsid w:val="0005157B"/>
    <w:rsid w:val="00052F5C"/>
    <w:rsid w:val="00053567"/>
    <w:rsid w:val="00053DCE"/>
    <w:rsid w:val="00053E8E"/>
    <w:rsid w:val="0005451D"/>
    <w:rsid w:val="00054C34"/>
    <w:rsid w:val="00054D46"/>
    <w:rsid w:val="00055967"/>
    <w:rsid w:val="0005655F"/>
    <w:rsid w:val="0006018C"/>
    <w:rsid w:val="00060573"/>
    <w:rsid w:val="00060908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D8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DCF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2AEF"/>
    <w:rsid w:val="000A35B5"/>
    <w:rsid w:val="000A37BC"/>
    <w:rsid w:val="000A49A8"/>
    <w:rsid w:val="000A67F8"/>
    <w:rsid w:val="000A70BD"/>
    <w:rsid w:val="000B1F19"/>
    <w:rsid w:val="000B2202"/>
    <w:rsid w:val="000B278F"/>
    <w:rsid w:val="000B3406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1B21"/>
    <w:rsid w:val="000D2422"/>
    <w:rsid w:val="000D4894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393"/>
    <w:rsid w:val="000E1949"/>
    <w:rsid w:val="000E1B95"/>
    <w:rsid w:val="000E1DE8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7AE"/>
    <w:rsid w:val="000F78F0"/>
    <w:rsid w:val="000F7F2C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78C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5AAB"/>
    <w:rsid w:val="00136061"/>
    <w:rsid w:val="001360E7"/>
    <w:rsid w:val="00136834"/>
    <w:rsid w:val="00136F3D"/>
    <w:rsid w:val="00137982"/>
    <w:rsid w:val="001402F2"/>
    <w:rsid w:val="00140C8D"/>
    <w:rsid w:val="00140EA0"/>
    <w:rsid w:val="0014152A"/>
    <w:rsid w:val="00141FE2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46FB4"/>
    <w:rsid w:val="0015432E"/>
    <w:rsid w:val="00154449"/>
    <w:rsid w:val="00155FC8"/>
    <w:rsid w:val="00156368"/>
    <w:rsid w:val="00157359"/>
    <w:rsid w:val="00157EC4"/>
    <w:rsid w:val="001612D9"/>
    <w:rsid w:val="001613C7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FF1"/>
    <w:rsid w:val="00174A3D"/>
    <w:rsid w:val="00175B25"/>
    <w:rsid w:val="00176367"/>
    <w:rsid w:val="0017793C"/>
    <w:rsid w:val="00177CA1"/>
    <w:rsid w:val="001804C5"/>
    <w:rsid w:val="00180A37"/>
    <w:rsid w:val="0018149C"/>
    <w:rsid w:val="00181C7F"/>
    <w:rsid w:val="00183889"/>
    <w:rsid w:val="00183CEE"/>
    <w:rsid w:val="00184F92"/>
    <w:rsid w:val="001856EB"/>
    <w:rsid w:val="00185B97"/>
    <w:rsid w:val="0018629F"/>
    <w:rsid w:val="00186634"/>
    <w:rsid w:val="00186D2E"/>
    <w:rsid w:val="00186D71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4E3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98"/>
    <w:rsid w:val="001D36C0"/>
    <w:rsid w:val="001D4516"/>
    <w:rsid w:val="001D4FDF"/>
    <w:rsid w:val="001D58E9"/>
    <w:rsid w:val="001D59D0"/>
    <w:rsid w:val="001D60EB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6B0"/>
    <w:rsid w:val="001E5761"/>
    <w:rsid w:val="001E5DD0"/>
    <w:rsid w:val="001E68B5"/>
    <w:rsid w:val="001E6B2C"/>
    <w:rsid w:val="001E6E65"/>
    <w:rsid w:val="001E6E6F"/>
    <w:rsid w:val="001E6F16"/>
    <w:rsid w:val="001E732D"/>
    <w:rsid w:val="001E7766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48"/>
    <w:rsid w:val="00205EE2"/>
    <w:rsid w:val="002100B3"/>
    <w:rsid w:val="00210B97"/>
    <w:rsid w:val="0021147E"/>
    <w:rsid w:val="0021162B"/>
    <w:rsid w:val="00212131"/>
    <w:rsid w:val="00212220"/>
    <w:rsid w:val="0021245C"/>
    <w:rsid w:val="00213F0D"/>
    <w:rsid w:val="002145B5"/>
    <w:rsid w:val="002147A1"/>
    <w:rsid w:val="00215978"/>
    <w:rsid w:val="002173C7"/>
    <w:rsid w:val="00217A80"/>
    <w:rsid w:val="0022020B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D8"/>
    <w:rsid w:val="002344FE"/>
    <w:rsid w:val="002353AF"/>
    <w:rsid w:val="00235BCF"/>
    <w:rsid w:val="00235E3B"/>
    <w:rsid w:val="00236161"/>
    <w:rsid w:val="00236699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9D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0C46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211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5C8D"/>
    <w:rsid w:val="0028649D"/>
    <w:rsid w:val="0028787D"/>
    <w:rsid w:val="002878A1"/>
    <w:rsid w:val="00287B22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F10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1DDA"/>
    <w:rsid w:val="002C281F"/>
    <w:rsid w:val="002C3DA2"/>
    <w:rsid w:val="002C457C"/>
    <w:rsid w:val="002C496C"/>
    <w:rsid w:val="002C583D"/>
    <w:rsid w:val="002C656B"/>
    <w:rsid w:val="002C6972"/>
    <w:rsid w:val="002C70D1"/>
    <w:rsid w:val="002C74DD"/>
    <w:rsid w:val="002C785A"/>
    <w:rsid w:val="002C7C29"/>
    <w:rsid w:val="002D00E4"/>
    <w:rsid w:val="002D078E"/>
    <w:rsid w:val="002D0C75"/>
    <w:rsid w:val="002D1314"/>
    <w:rsid w:val="002D28E8"/>
    <w:rsid w:val="002D3534"/>
    <w:rsid w:val="002D3E08"/>
    <w:rsid w:val="002D49F9"/>
    <w:rsid w:val="002D506B"/>
    <w:rsid w:val="002D509E"/>
    <w:rsid w:val="002D7E4C"/>
    <w:rsid w:val="002E0442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3F6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2E5B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4A2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02"/>
    <w:rsid w:val="003275E6"/>
    <w:rsid w:val="00327722"/>
    <w:rsid w:val="0032788C"/>
    <w:rsid w:val="00327936"/>
    <w:rsid w:val="00327B3F"/>
    <w:rsid w:val="00327E29"/>
    <w:rsid w:val="003309E1"/>
    <w:rsid w:val="00330ABA"/>
    <w:rsid w:val="00331EAF"/>
    <w:rsid w:val="00333C95"/>
    <w:rsid w:val="00334004"/>
    <w:rsid w:val="003349CB"/>
    <w:rsid w:val="00334E7D"/>
    <w:rsid w:val="00335508"/>
    <w:rsid w:val="0033553F"/>
    <w:rsid w:val="00336D82"/>
    <w:rsid w:val="003372F2"/>
    <w:rsid w:val="00337698"/>
    <w:rsid w:val="003408F4"/>
    <w:rsid w:val="00342FF0"/>
    <w:rsid w:val="0034357C"/>
    <w:rsid w:val="003436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579BE"/>
    <w:rsid w:val="00357C09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5EA7"/>
    <w:rsid w:val="0037652B"/>
    <w:rsid w:val="0037666E"/>
    <w:rsid w:val="00376BED"/>
    <w:rsid w:val="00377D58"/>
    <w:rsid w:val="00380711"/>
    <w:rsid w:val="00380E1B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572"/>
    <w:rsid w:val="0039265D"/>
    <w:rsid w:val="00392A1A"/>
    <w:rsid w:val="00392A39"/>
    <w:rsid w:val="00392C72"/>
    <w:rsid w:val="00392D4B"/>
    <w:rsid w:val="00393958"/>
    <w:rsid w:val="00393FC9"/>
    <w:rsid w:val="00394082"/>
    <w:rsid w:val="00394956"/>
    <w:rsid w:val="00394E26"/>
    <w:rsid w:val="00395508"/>
    <w:rsid w:val="00395D66"/>
    <w:rsid w:val="0039633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EB"/>
    <w:rsid w:val="003B2308"/>
    <w:rsid w:val="003B2F49"/>
    <w:rsid w:val="003B32B4"/>
    <w:rsid w:val="003B4550"/>
    <w:rsid w:val="003B4810"/>
    <w:rsid w:val="003B4DAB"/>
    <w:rsid w:val="003B58C4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1D6"/>
    <w:rsid w:val="003D503F"/>
    <w:rsid w:val="003D57E8"/>
    <w:rsid w:val="003D5C04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77E"/>
    <w:rsid w:val="003E1996"/>
    <w:rsid w:val="003E1C48"/>
    <w:rsid w:val="003E1EA3"/>
    <w:rsid w:val="003E211E"/>
    <w:rsid w:val="003E2A5F"/>
    <w:rsid w:val="003E333E"/>
    <w:rsid w:val="003E35F3"/>
    <w:rsid w:val="003E375A"/>
    <w:rsid w:val="003E3CBA"/>
    <w:rsid w:val="003E44E0"/>
    <w:rsid w:val="003E4E09"/>
    <w:rsid w:val="003E5002"/>
    <w:rsid w:val="003E594D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A1C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2348"/>
    <w:rsid w:val="00424410"/>
    <w:rsid w:val="00424C45"/>
    <w:rsid w:val="0042537F"/>
    <w:rsid w:val="004255D1"/>
    <w:rsid w:val="00426DF3"/>
    <w:rsid w:val="004277ED"/>
    <w:rsid w:val="00427A34"/>
    <w:rsid w:val="00430784"/>
    <w:rsid w:val="00430ADA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2ABA"/>
    <w:rsid w:val="00443217"/>
    <w:rsid w:val="00443676"/>
    <w:rsid w:val="004436DD"/>
    <w:rsid w:val="004447D0"/>
    <w:rsid w:val="00444C0F"/>
    <w:rsid w:val="00444D5C"/>
    <w:rsid w:val="0044560C"/>
    <w:rsid w:val="004465DF"/>
    <w:rsid w:val="00446E0B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2DFE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552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13"/>
    <w:rsid w:val="00496068"/>
    <w:rsid w:val="00496170"/>
    <w:rsid w:val="00496D7B"/>
    <w:rsid w:val="00497E4C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41E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C7ECE"/>
    <w:rsid w:val="004D0A8D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50F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49F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1D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3DF"/>
    <w:rsid w:val="00532AA1"/>
    <w:rsid w:val="005335CB"/>
    <w:rsid w:val="005346B8"/>
    <w:rsid w:val="00534A2D"/>
    <w:rsid w:val="00534D0E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791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3A0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57A51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29DB"/>
    <w:rsid w:val="00573AC2"/>
    <w:rsid w:val="00573DF0"/>
    <w:rsid w:val="0057421F"/>
    <w:rsid w:val="005745C0"/>
    <w:rsid w:val="005746CE"/>
    <w:rsid w:val="00574CBB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8ED"/>
    <w:rsid w:val="00590CEE"/>
    <w:rsid w:val="00591CC5"/>
    <w:rsid w:val="00591E62"/>
    <w:rsid w:val="00591F60"/>
    <w:rsid w:val="005925F8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992"/>
    <w:rsid w:val="005B2177"/>
    <w:rsid w:val="005B39E2"/>
    <w:rsid w:val="005B3D19"/>
    <w:rsid w:val="005B3F97"/>
    <w:rsid w:val="005B5569"/>
    <w:rsid w:val="005B59EC"/>
    <w:rsid w:val="005B6E41"/>
    <w:rsid w:val="005C04DB"/>
    <w:rsid w:val="005C0CDA"/>
    <w:rsid w:val="005C16FD"/>
    <w:rsid w:val="005C21C7"/>
    <w:rsid w:val="005C2A5F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0C7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5C30"/>
    <w:rsid w:val="005E6086"/>
    <w:rsid w:val="005E612F"/>
    <w:rsid w:val="005E6AA5"/>
    <w:rsid w:val="005E721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12F"/>
    <w:rsid w:val="006013E0"/>
    <w:rsid w:val="00601DD3"/>
    <w:rsid w:val="00602172"/>
    <w:rsid w:val="006025D9"/>
    <w:rsid w:val="00602B8F"/>
    <w:rsid w:val="00603072"/>
    <w:rsid w:val="00603135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D21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6C6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CF5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1A6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9EA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A7B"/>
    <w:rsid w:val="00690FA0"/>
    <w:rsid w:val="00690FEC"/>
    <w:rsid w:val="00691654"/>
    <w:rsid w:val="0069170F"/>
    <w:rsid w:val="006918F9"/>
    <w:rsid w:val="00691A2B"/>
    <w:rsid w:val="00691B08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2B5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9B6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9DA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5EF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BE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69"/>
    <w:rsid w:val="007174FC"/>
    <w:rsid w:val="00717F8C"/>
    <w:rsid w:val="0072085C"/>
    <w:rsid w:val="00720D96"/>
    <w:rsid w:val="0072128B"/>
    <w:rsid w:val="0072169C"/>
    <w:rsid w:val="00721928"/>
    <w:rsid w:val="00721D31"/>
    <w:rsid w:val="00722BAC"/>
    <w:rsid w:val="0072302A"/>
    <w:rsid w:val="0072319E"/>
    <w:rsid w:val="00723FC5"/>
    <w:rsid w:val="0072471D"/>
    <w:rsid w:val="00724E8A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4C8"/>
    <w:rsid w:val="0074568D"/>
    <w:rsid w:val="00746350"/>
    <w:rsid w:val="007467F5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C07"/>
    <w:rsid w:val="00772A78"/>
    <w:rsid w:val="00772BB9"/>
    <w:rsid w:val="00772EF3"/>
    <w:rsid w:val="0077304B"/>
    <w:rsid w:val="007732E0"/>
    <w:rsid w:val="00773609"/>
    <w:rsid w:val="00773C76"/>
    <w:rsid w:val="00773D56"/>
    <w:rsid w:val="00773FEC"/>
    <w:rsid w:val="007743E3"/>
    <w:rsid w:val="0077441B"/>
    <w:rsid w:val="00775CF0"/>
    <w:rsid w:val="00775D36"/>
    <w:rsid w:val="00775D6C"/>
    <w:rsid w:val="00776663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3CD"/>
    <w:rsid w:val="00786BDE"/>
    <w:rsid w:val="00787390"/>
    <w:rsid w:val="007875B2"/>
    <w:rsid w:val="00787AD7"/>
    <w:rsid w:val="00790F58"/>
    <w:rsid w:val="007921CA"/>
    <w:rsid w:val="00792D0D"/>
    <w:rsid w:val="00793702"/>
    <w:rsid w:val="0079429D"/>
    <w:rsid w:val="0079435B"/>
    <w:rsid w:val="007945A5"/>
    <w:rsid w:val="0079460D"/>
    <w:rsid w:val="007949FF"/>
    <w:rsid w:val="00794A78"/>
    <w:rsid w:val="007951CE"/>
    <w:rsid w:val="007952BB"/>
    <w:rsid w:val="00795711"/>
    <w:rsid w:val="00795A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CEF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3F8"/>
    <w:rsid w:val="007D14BA"/>
    <w:rsid w:val="007D2235"/>
    <w:rsid w:val="007D2850"/>
    <w:rsid w:val="007D2AD3"/>
    <w:rsid w:val="007D30B6"/>
    <w:rsid w:val="007D3354"/>
    <w:rsid w:val="007D421D"/>
    <w:rsid w:val="007D44B6"/>
    <w:rsid w:val="007D466C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4ED"/>
    <w:rsid w:val="007E6A5B"/>
    <w:rsid w:val="007F00E1"/>
    <w:rsid w:val="007F074D"/>
    <w:rsid w:val="007F0C30"/>
    <w:rsid w:val="007F1517"/>
    <w:rsid w:val="007F19C1"/>
    <w:rsid w:val="007F212C"/>
    <w:rsid w:val="007F26E9"/>
    <w:rsid w:val="007F28BD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92C"/>
    <w:rsid w:val="00816DD3"/>
    <w:rsid w:val="00816EB5"/>
    <w:rsid w:val="00820D82"/>
    <w:rsid w:val="00821853"/>
    <w:rsid w:val="008222E4"/>
    <w:rsid w:val="00822A7C"/>
    <w:rsid w:val="00823435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D2F"/>
    <w:rsid w:val="008340E6"/>
    <w:rsid w:val="0083489E"/>
    <w:rsid w:val="00835407"/>
    <w:rsid w:val="00835FAA"/>
    <w:rsid w:val="008361FE"/>
    <w:rsid w:val="008367EE"/>
    <w:rsid w:val="00836FB9"/>
    <w:rsid w:val="008378E8"/>
    <w:rsid w:val="00840269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1AF"/>
    <w:rsid w:val="008443BD"/>
    <w:rsid w:val="008456BC"/>
    <w:rsid w:val="00845725"/>
    <w:rsid w:val="00845A7E"/>
    <w:rsid w:val="00845D3A"/>
    <w:rsid w:val="00846D6D"/>
    <w:rsid w:val="00846D88"/>
    <w:rsid w:val="0084712A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3EDE"/>
    <w:rsid w:val="00865512"/>
    <w:rsid w:val="0086586C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D10"/>
    <w:rsid w:val="00874248"/>
    <w:rsid w:val="00874436"/>
    <w:rsid w:val="0087449B"/>
    <w:rsid w:val="00875336"/>
    <w:rsid w:val="0087579F"/>
    <w:rsid w:val="00875A09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8F3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AB"/>
    <w:rsid w:val="008A27DC"/>
    <w:rsid w:val="008A31EF"/>
    <w:rsid w:val="008A3848"/>
    <w:rsid w:val="008A38D0"/>
    <w:rsid w:val="008A46C0"/>
    <w:rsid w:val="008A4E9F"/>
    <w:rsid w:val="008A50A5"/>
    <w:rsid w:val="008A53FC"/>
    <w:rsid w:val="008A5A3B"/>
    <w:rsid w:val="008A65D1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6BF0"/>
    <w:rsid w:val="008B76E7"/>
    <w:rsid w:val="008B7C2E"/>
    <w:rsid w:val="008B7E6D"/>
    <w:rsid w:val="008C084D"/>
    <w:rsid w:val="008C10A5"/>
    <w:rsid w:val="008C13BF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4674"/>
    <w:rsid w:val="008D5371"/>
    <w:rsid w:val="008D5800"/>
    <w:rsid w:val="008D66FD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480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3D4"/>
    <w:rsid w:val="009018E5"/>
    <w:rsid w:val="00902159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5FB"/>
    <w:rsid w:val="009160C0"/>
    <w:rsid w:val="00916340"/>
    <w:rsid w:val="00917385"/>
    <w:rsid w:val="00920CAB"/>
    <w:rsid w:val="009212D0"/>
    <w:rsid w:val="009212EC"/>
    <w:rsid w:val="00921977"/>
    <w:rsid w:val="00922FF1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D9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37A3"/>
    <w:rsid w:val="00944210"/>
    <w:rsid w:val="00944BF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3A4"/>
    <w:rsid w:val="009574D4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4EE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0FED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6C0E"/>
    <w:rsid w:val="009C71E1"/>
    <w:rsid w:val="009D005C"/>
    <w:rsid w:val="009D0685"/>
    <w:rsid w:val="009D1598"/>
    <w:rsid w:val="009D2F25"/>
    <w:rsid w:val="009D33EE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7AD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A54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B69"/>
    <w:rsid w:val="00A22689"/>
    <w:rsid w:val="00A227BF"/>
    <w:rsid w:val="00A2362E"/>
    <w:rsid w:val="00A23BA2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FF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879"/>
    <w:rsid w:val="00A43B77"/>
    <w:rsid w:val="00A4462F"/>
    <w:rsid w:val="00A456A1"/>
    <w:rsid w:val="00A47CF4"/>
    <w:rsid w:val="00A515A6"/>
    <w:rsid w:val="00A51758"/>
    <w:rsid w:val="00A53700"/>
    <w:rsid w:val="00A537DF"/>
    <w:rsid w:val="00A54657"/>
    <w:rsid w:val="00A5473D"/>
    <w:rsid w:val="00A55FF9"/>
    <w:rsid w:val="00A57A7F"/>
    <w:rsid w:val="00A60708"/>
    <w:rsid w:val="00A61AD0"/>
    <w:rsid w:val="00A622CC"/>
    <w:rsid w:val="00A629CC"/>
    <w:rsid w:val="00A62EA2"/>
    <w:rsid w:val="00A63C8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A05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4B1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8D4"/>
    <w:rsid w:val="00AA6FC4"/>
    <w:rsid w:val="00AA7F13"/>
    <w:rsid w:val="00AB0D58"/>
    <w:rsid w:val="00AB1140"/>
    <w:rsid w:val="00AB27F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642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43"/>
    <w:rsid w:val="00AD7464"/>
    <w:rsid w:val="00AD759D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49"/>
    <w:rsid w:val="00AE57BA"/>
    <w:rsid w:val="00AE5BB6"/>
    <w:rsid w:val="00AE5D52"/>
    <w:rsid w:val="00AE65B1"/>
    <w:rsid w:val="00AF103F"/>
    <w:rsid w:val="00AF26BC"/>
    <w:rsid w:val="00AF2818"/>
    <w:rsid w:val="00AF2F41"/>
    <w:rsid w:val="00AF3978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C78"/>
    <w:rsid w:val="00B04B32"/>
    <w:rsid w:val="00B04F87"/>
    <w:rsid w:val="00B0554E"/>
    <w:rsid w:val="00B056C4"/>
    <w:rsid w:val="00B1016D"/>
    <w:rsid w:val="00B11D8D"/>
    <w:rsid w:val="00B11F5E"/>
    <w:rsid w:val="00B12B8D"/>
    <w:rsid w:val="00B13062"/>
    <w:rsid w:val="00B13FBD"/>
    <w:rsid w:val="00B145B6"/>
    <w:rsid w:val="00B14B09"/>
    <w:rsid w:val="00B14E65"/>
    <w:rsid w:val="00B153D0"/>
    <w:rsid w:val="00B15450"/>
    <w:rsid w:val="00B15DE2"/>
    <w:rsid w:val="00B15E3C"/>
    <w:rsid w:val="00B16E98"/>
    <w:rsid w:val="00B17B43"/>
    <w:rsid w:val="00B17FFE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6D73"/>
    <w:rsid w:val="00B575C0"/>
    <w:rsid w:val="00B60101"/>
    <w:rsid w:val="00B60A3D"/>
    <w:rsid w:val="00B60F46"/>
    <w:rsid w:val="00B612CF"/>
    <w:rsid w:val="00B62248"/>
    <w:rsid w:val="00B62DAB"/>
    <w:rsid w:val="00B631D0"/>
    <w:rsid w:val="00B63DD7"/>
    <w:rsid w:val="00B64096"/>
    <w:rsid w:val="00B640D0"/>
    <w:rsid w:val="00B64803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FD2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BA9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4CCA"/>
    <w:rsid w:val="00BA51D8"/>
    <w:rsid w:val="00BA6D61"/>
    <w:rsid w:val="00BB0BF4"/>
    <w:rsid w:val="00BB1012"/>
    <w:rsid w:val="00BB14B8"/>
    <w:rsid w:val="00BB1932"/>
    <w:rsid w:val="00BB222F"/>
    <w:rsid w:val="00BB2A6F"/>
    <w:rsid w:val="00BB3213"/>
    <w:rsid w:val="00BB36DF"/>
    <w:rsid w:val="00BB3853"/>
    <w:rsid w:val="00BB4184"/>
    <w:rsid w:val="00BB4A19"/>
    <w:rsid w:val="00BB4B7D"/>
    <w:rsid w:val="00BB6039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D16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2C3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578"/>
    <w:rsid w:val="00C03811"/>
    <w:rsid w:val="00C03855"/>
    <w:rsid w:val="00C03D87"/>
    <w:rsid w:val="00C04748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575"/>
    <w:rsid w:val="00C10EB2"/>
    <w:rsid w:val="00C124C5"/>
    <w:rsid w:val="00C12897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4303"/>
    <w:rsid w:val="00C35BC9"/>
    <w:rsid w:val="00C367D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3A2"/>
    <w:rsid w:val="00C538B8"/>
    <w:rsid w:val="00C54448"/>
    <w:rsid w:val="00C551B8"/>
    <w:rsid w:val="00C55847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2B49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379"/>
    <w:rsid w:val="00C86F92"/>
    <w:rsid w:val="00C873DD"/>
    <w:rsid w:val="00C9034A"/>
    <w:rsid w:val="00C9043E"/>
    <w:rsid w:val="00C905EA"/>
    <w:rsid w:val="00C90892"/>
    <w:rsid w:val="00C90A5C"/>
    <w:rsid w:val="00C90F63"/>
    <w:rsid w:val="00C917EF"/>
    <w:rsid w:val="00C9201D"/>
    <w:rsid w:val="00C92D18"/>
    <w:rsid w:val="00C937EC"/>
    <w:rsid w:val="00C9383E"/>
    <w:rsid w:val="00C93EA4"/>
    <w:rsid w:val="00C94638"/>
    <w:rsid w:val="00C94C5A"/>
    <w:rsid w:val="00C95F69"/>
    <w:rsid w:val="00C96951"/>
    <w:rsid w:val="00C96D54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D5B"/>
    <w:rsid w:val="00CB1FBD"/>
    <w:rsid w:val="00CB24E5"/>
    <w:rsid w:val="00CB2B9C"/>
    <w:rsid w:val="00CB3688"/>
    <w:rsid w:val="00CB4720"/>
    <w:rsid w:val="00CB4CB0"/>
    <w:rsid w:val="00CB5225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E84"/>
    <w:rsid w:val="00CD27D5"/>
    <w:rsid w:val="00CD304D"/>
    <w:rsid w:val="00CD3C21"/>
    <w:rsid w:val="00CD5FD1"/>
    <w:rsid w:val="00CD610A"/>
    <w:rsid w:val="00CD7179"/>
    <w:rsid w:val="00CD717C"/>
    <w:rsid w:val="00CD75C5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079"/>
    <w:rsid w:val="00CE7809"/>
    <w:rsid w:val="00CF088D"/>
    <w:rsid w:val="00CF1A01"/>
    <w:rsid w:val="00CF2D5C"/>
    <w:rsid w:val="00CF2D83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B3D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6B88"/>
    <w:rsid w:val="00D17358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1A89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4AB7"/>
    <w:rsid w:val="00D55B01"/>
    <w:rsid w:val="00D56511"/>
    <w:rsid w:val="00D56B5E"/>
    <w:rsid w:val="00D57275"/>
    <w:rsid w:val="00D5746E"/>
    <w:rsid w:val="00D57F24"/>
    <w:rsid w:val="00D60F75"/>
    <w:rsid w:val="00D610B9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1BC"/>
    <w:rsid w:val="00D71F98"/>
    <w:rsid w:val="00D72EF5"/>
    <w:rsid w:val="00D74882"/>
    <w:rsid w:val="00D74C1F"/>
    <w:rsid w:val="00D76715"/>
    <w:rsid w:val="00D7744F"/>
    <w:rsid w:val="00D80197"/>
    <w:rsid w:val="00D802D9"/>
    <w:rsid w:val="00D80D82"/>
    <w:rsid w:val="00D81396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39D2"/>
    <w:rsid w:val="00D9423E"/>
    <w:rsid w:val="00D94A7E"/>
    <w:rsid w:val="00D9563F"/>
    <w:rsid w:val="00D95896"/>
    <w:rsid w:val="00D96334"/>
    <w:rsid w:val="00D963DC"/>
    <w:rsid w:val="00D967A8"/>
    <w:rsid w:val="00D96E7D"/>
    <w:rsid w:val="00D97416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4EEF"/>
    <w:rsid w:val="00DA6359"/>
    <w:rsid w:val="00DA6E9B"/>
    <w:rsid w:val="00DA748F"/>
    <w:rsid w:val="00DB02F8"/>
    <w:rsid w:val="00DB0601"/>
    <w:rsid w:val="00DB0D84"/>
    <w:rsid w:val="00DB1333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B0A"/>
    <w:rsid w:val="00DD6FDA"/>
    <w:rsid w:val="00DD773B"/>
    <w:rsid w:val="00DD7B9E"/>
    <w:rsid w:val="00DE03D6"/>
    <w:rsid w:val="00DE03DA"/>
    <w:rsid w:val="00DE0559"/>
    <w:rsid w:val="00DE1687"/>
    <w:rsid w:val="00DE1786"/>
    <w:rsid w:val="00DE19EC"/>
    <w:rsid w:val="00DE1A63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4FC6"/>
    <w:rsid w:val="00DF523A"/>
    <w:rsid w:val="00DF591B"/>
    <w:rsid w:val="00DF5F27"/>
    <w:rsid w:val="00DF6C5A"/>
    <w:rsid w:val="00DF7595"/>
    <w:rsid w:val="00DF7C03"/>
    <w:rsid w:val="00E00585"/>
    <w:rsid w:val="00E00BD6"/>
    <w:rsid w:val="00E01B4D"/>
    <w:rsid w:val="00E03C8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47"/>
    <w:rsid w:val="00E11762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824"/>
    <w:rsid w:val="00E1693D"/>
    <w:rsid w:val="00E174A1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DC6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AD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2A80"/>
    <w:rsid w:val="00E53C9F"/>
    <w:rsid w:val="00E53D38"/>
    <w:rsid w:val="00E53F43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AC9"/>
    <w:rsid w:val="00E62DC3"/>
    <w:rsid w:val="00E6368C"/>
    <w:rsid w:val="00E647F5"/>
    <w:rsid w:val="00E64989"/>
    <w:rsid w:val="00E6535F"/>
    <w:rsid w:val="00E6619C"/>
    <w:rsid w:val="00E6673E"/>
    <w:rsid w:val="00E671E3"/>
    <w:rsid w:val="00E67501"/>
    <w:rsid w:val="00E675CD"/>
    <w:rsid w:val="00E67E6F"/>
    <w:rsid w:val="00E70211"/>
    <w:rsid w:val="00E70B90"/>
    <w:rsid w:val="00E70CDF"/>
    <w:rsid w:val="00E7168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01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5D6E"/>
    <w:rsid w:val="00E865E7"/>
    <w:rsid w:val="00E86651"/>
    <w:rsid w:val="00E86A49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6EC8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855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11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038B"/>
    <w:rsid w:val="00EE0661"/>
    <w:rsid w:val="00EE1C29"/>
    <w:rsid w:val="00EE261B"/>
    <w:rsid w:val="00EE26F3"/>
    <w:rsid w:val="00EE3983"/>
    <w:rsid w:val="00EE4690"/>
    <w:rsid w:val="00EE4C2D"/>
    <w:rsid w:val="00EE516E"/>
    <w:rsid w:val="00EE611C"/>
    <w:rsid w:val="00EE641E"/>
    <w:rsid w:val="00EE6AF3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83E"/>
    <w:rsid w:val="00EF3427"/>
    <w:rsid w:val="00EF3440"/>
    <w:rsid w:val="00EF3D59"/>
    <w:rsid w:val="00EF3FF4"/>
    <w:rsid w:val="00EF5BBE"/>
    <w:rsid w:val="00EF5EB5"/>
    <w:rsid w:val="00EF6599"/>
    <w:rsid w:val="00EF65A9"/>
    <w:rsid w:val="00F004AA"/>
    <w:rsid w:val="00F005F6"/>
    <w:rsid w:val="00F01C49"/>
    <w:rsid w:val="00F01F23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1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8B6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87F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3EB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A71"/>
    <w:rsid w:val="00F91CCC"/>
    <w:rsid w:val="00F91DB5"/>
    <w:rsid w:val="00F92112"/>
    <w:rsid w:val="00F92C92"/>
    <w:rsid w:val="00F93043"/>
    <w:rsid w:val="00F9316B"/>
    <w:rsid w:val="00F93622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2E02"/>
    <w:rsid w:val="00FB5811"/>
    <w:rsid w:val="00FB5BC7"/>
    <w:rsid w:val="00FB65C7"/>
    <w:rsid w:val="00FB6789"/>
    <w:rsid w:val="00FB6A8A"/>
    <w:rsid w:val="00FB706A"/>
    <w:rsid w:val="00FB744C"/>
    <w:rsid w:val="00FB7940"/>
    <w:rsid w:val="00FC0249"/>
    <w:rsid w:val="00FC0837"/>
    <w:rsid w:val="00FC0CFE"/>
    <w:rsid w:val="00FC1202"/>
    <w:rsid w:val="00FC1DB0"/>
    <w:rsid w:val="00FC20D1"/>
    <w:rsid w:val="00FC549D"/>
    <w:rsid w:val="00FC563A"/>
    <w:rsid w:val="00FC56DE"/>
    <w:rsid w:val="00FC5A0B"/>
    <w:rsid w:val="00FC5D95"/>
    <w:rsid w:val="00FC608E"/>
    <w:rsid w:val="00FC60CD"/>
    <w:rsid w:val="00FC65A2"/>
    <w:rsid w:val="00FC76AB"/>
    <w:rsid w:val="00FD0D32"/>
    <w:rsid w:val="00FD10D9"/>
    <w:rsid w:val="00FD22C1"/>
    <w:rsid w:val="00FD2A9A"/>
    <w:rsid w:val="00FD3B10"/>
    <w:rsid w:val="00FD4063"/>
    <w:rsid w:val="00FD40FB"/>
    <w:rsid w:val="00FD46AF"/>
    <w:rsid w:val="00FD47CB"/>
    <w:rsid w:val="00FD4E21"/>
    <w:rsid w:val="00FD4F82"/>
    <w:rsid w:val="00FD5F7D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F3E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8C986D"/>
  <w15:docId w15:val="{EBEF1E5A-E6B4-C243-8079-546F56DD6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/>
    <w:lsdException w:name="toc 7" w:semiHidden="1" w:uiPriority="0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qFormat/>
    <w:pPr>
      <w:snapToGrid w:val="0"/>
      <w:spacing w:after="120"/>
      <w:jc w:val="center"/>
    </w:pPr>
    <w:rPr>
      <w:b/>
      <w:bCs/>
      <w:lang w:val="en-US"/>
    </w:rPr>
  </w:style>
  <w:style w:type="paragraph" w:styleId="a7">
    <w:name w:val="Document Map"/>
    <w:basedOn w:val="a"/>
    <w:link w:val="a8"/>
    <w:uiPriority w:val="99"/>
    <w:semiHidden/>
    <w:unhideWhenUsed/>
    <w:qFormat/>
    <w:rPr>
      <w:rFonts w:ascii="宋体"/>
      <w:sz w:val="18"/>
      <w:szCs w:val="18"/>
    </w:rPr>
  </w:style>
  <w:style w:type="paragraph" w:styleId="a9">
    <w:name w:val="annotation text"/>
    <w:basedOn w:val="a"/>
    <w:link w:val="aa"/>
    <w:uiPriority w:val="99"/>
    <w:unhideWhenUsed/>
    <w:qFormat/>
  </w:style>
  <w:style w:type="paragraph" w:styleId="51">
    <w:name w:val="List Bullet 5"/>
    <w:basedOn w:val="41"/>
    <w:semiHidden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Date"/>
    <w:basedOn w:val="a"/>
    <w:next w:val="a"/>
    <w:link w:val="ac"/>
    <w:uiPriority w:val="99"/>
    <w:semiHidden/>
    <w:unhideWhenUsed/>
    <w:qFormat/>
    <w:pPr>
      <w:ind w:leftChars="2500" w:left="100"/>
    </w:pPr>
  </w:style>
  <w:style w:type="paragraph" w:styleId="ad">
    <w:name w:val="Balloon Text"/>
    <w:basedOn w:val="a"/>
    <w:link w:val="ae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3">
    <w:name w:val="footnote text"/>
    <w:basedOn w:val="a"/>
    <w:link w:val="af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pPr>
      <w:ind w:left="1702"/>
    </w:pPr>
  </w:style>
  <w:style w:type="paragraph" w:styleId="42">
    <w:name w:val="List 4"/>
    <w:basedOn w:val="31"/>
    <w:semiHidden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8">
    <w:name w:val="footnote reference"/>
    <w:basedOn w:val="a0"/>
    <w:semiHidden/>
    <w:qFormat/>
    <w:rPr>
      <w:b/>
      <w:position w:val="6"/>
      <w:sz w:val="16"/>
    </w:rPr>
  </w:style>
  <w:style w:type="character" w:customStyle="1" w:styleId="ae">
    <w:name w:val="批注框文本 字符"/>
    <w:link w:val="ad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rPr>
      <w:rFonts w:ascii="Arial" w:eastAsia="Times New Roman" w:hAnsi="Arial"/>
      <w:sz w:val="28"/>
    </w:rPr>
  </w:style>
  <w:style w:type="character" w:customStyle="1" w:styleId="40">
    <w:name w:val="标题 4 字符"/>
    <w:link w:val="4"/>
    <w:qFormat/>
    <w:rPr>
      <w:rFonts w:ascii="Arial" w:eastAsia="Times New Roman" w:hAnsi="Arial"/>
      <w:sz w:val="24"/>
    </w:rPr>
  </w:style>
  <w:style w:type="character" w:customStyle="1" w:styleId="50">
    <w:name w:val="标题 5 字符"/>
    <w:link w:val="5"/>
    <w:rPr>
      <w:rFonts w:ascii="Arial" w:eastAsia="Times New Roman" w:hAnsi="Arial"/>
      <w:sz w:val="22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a8">
    <w:name w:val="文档结构图 字符"/>
    <w:link w:val="a7"/>
    <w:uiPriority w:val="99"/>
    <w:semiHidden/>
    <w:qFormat/>
    <w:rPr>
      <w:rFonts w:ascii="宋体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af2">
    <w:name w:val="页眉 字符"/>
    <w:link w:val="af0"/>
    <w:qFormat/>
    <w:rPr>
      <w:rFonts w:ascii="Arial" w:eastAsia="Times New Roman" w:hAnsi="Arial"/>
      <w:b/>
      <w:sz w:val="18"/>
    </w:rPr>
  </w:style>
  <w:style w:type="character" w:customStyle="1" w:styleId="af1">
    <w:name w:val="页脚 字符"/>
    <w:link w:val="af"/>
    <w:qFormat/>
    <w:rPr>
      <w:rFonts w:ascii="Arial" w:eastAsia="Times New Roman" w:hAnsi="Arial"/>
      <w:b/>
      <w:i/>
      <w:sz w:val="18"/>
    </w:rPr>
  </w:style>
  <w:style w:type="character" w:customStyle="1" w:styleId="ac">
    <w:name w:val="日期 字符"/>
    <w:link w:val="ab"/>
    <w:uiPriority w:val="99"/>
    <w:semiHidden/>
    <w:qFormat/>
    <w:rPr>
      <w:rFonts w:ascii="Times New Roman" w:hAnsi="Times New Roman"/>
      <w:lang w:val="en-GB" w:eastAsia="en-US"/>
    </w:rPr>
  </w:style>
  <w:style w:type="paragraph" w:styleId="af9">
    <w:name w:val="List Paragraph"/>
    <w:basedOn w:val="a"/>
    <w:link w:val="afa"/>
    <w:uiPriority w:val="34"/>
    <w:qFormat/>
    <w:pPr>
      <w:ind w:firstLineChars="200" w:firstLine="420"/>
    </w:pPr>
  </w:style>
  <w:style w:type="character" w:customStyle="1" w:styleId="texhtml">
    <w:name w:val="texhtml"/>
    <w:basedOn w:val="a0"/>
    <w:qFormat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4">
    <w:name w:val="脚注文本 字符"/>
    <w:basedOn w:val="a0"/>
    <w:link w:val="af3"/>
    <w:semiHidden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fa">
    <w:name w:val="列表段落 字符"/>
    <w:link w:val="af9"/>
    <w:uiPriority w:val="34"/>
    <w:qFormat/>
    <w:locked/>
    <w:rPr>
      <w:rFonts w:ascii="Times New Roman" w:eastAsia="Times New Roman" w:hAnsi="Times New Roman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宋体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eastAsia="Times New Roman" w:hAnsi="Times New Roman"/>
    </w:rPr>
  </w:style>
  <w:style w:type="paragraph" w:styleId="afb">
    <w:name w:val="Revision"/>
    <w:hidden/>
    <w:uiPriority w:val="99"/>
    <w:semiHidden/>
    <w:rsid w:val="0079429D"/>
    <w:rPr>
      <w:rFonts w:ascii="Times New Roman" w:eastAsia="Times New Roman" w:hAnsi="Times New Roman"/>
      <w:lang w:val="en-GB" w:eastAsia="en-GB"/>
    </w:rPr>
  </w:style>
  <w:style w:type="paragraph" w:styleId="afc">
    <w:name w:val="annotation subject"/>
    <w:basedOn w:val="a9"/>
    <w:next w:val="a9"/>
    <w:link w:val="afd"/>
    <w:uiPriority w:val="99"/>
    <w:semiHidden/>
    <w:unhideWhenUsed/>
    <w:rsid w:val="003B10EB"/>
    <w:rPr>
      <w:b/>
      <w:bCs/>
    </w:rPr>
  </w:style>
  <w:style w:type="character" w:customStyle="1" w:styleId="afd">
    <w:name w:val="批注主题 字符"/>
    <w:basedOn w:val="aa"/>
    <w:link w:val="afc"/>
    <w:uiPriority w:val="99"/>
    <w:semiHidden/>
    <w:rsid w:val="003B10EB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2E33038-B0DE-4FCE-A3DE-00B58E5E2C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2271</Words>
  <Characters>12946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Moderator (China Telecom)</cp:lastModifiedBy>
  <cp:revision>4</cp:revision>
  <dcterms:created xsi:type="dcterms:W3CDTF">2023-04-25T16:08:00Z</dcterms:created>
  <dcterms:modified xsi:type="dcterms:W3CDTF">2023-04-25T16:23:00Z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2052-11.8.2.9022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1682299992</vt:lpwstr>
  </property>
</Properties>
</file>